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26612751478D46E8ABF69A661981B88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:rsidR="00EA71C9" w:rsidRDefault="000E1EF4" w:rsidP="000E1EF4">
          <w:pPr>
            <w:spacing w:before="1680" w:after="24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</w:t>
          </w:r>
        </w:p>
      </w:sdtContent>
    </w:sdt>
    <w:p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A7B673AFB69A4C5FB9DCF83716563D9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F16B6C">
            <w:rPr>
              <w:b/>
              <w:sz w:val="40"/>
              <w:szCs w:val="40"/>
            </w:rPr>
            <w:t>L2_PV_O5_5.2</w:t>
          </w:r>
        </w:sdtContent>
      </w:sdt>
    </w:p>
    <w:p w:rsidR="000E1EF4" w:rsidRDefault="000E1EF4">
      <w:pPr>
        <w:spacing w:after="0" w:line="240" w:lineRule="auto"/>
        <w:rPr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</w:p>
    <w:p w:rsidR="00306696" w:rsidRPr="00306696" w:rsidRDefault="00306696" w:rsidP="00306696">
      <w:pPr>
        <w:tabs>
          <w:tab w:val="left" w:pos="885"/>
        </w:tabs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i/>
          <w:sz w:val="20"/>
          <w:szCs w:val="20"/>
        </w:rPr>
      </w:pPr>
      <w:r w:rsidRPr="00306696">
        <w:rPr>
          <w:rFonts w:ascii="Times New Roman" w:eastAsia="Times New Roman" w:hAnsi="Times New Roman"/>
          <w:i/>
          <w:sz w:val="20"/>
          <w:szCs w:val="20"/>
        </w:rPr>
        <w:t>ISPUNITI OBRAZAC VELIKIM SLOVIMA</w:t>
      </w:r>
    </w:p>
    <w:p w:rsidR="00306696" w:rsidRPr="00306696" w:rsidRDefault="00306696" w:rsidP="00306696">
      <w:pPr>
        <w:tabs>
          <w:tab w:val="left" w:pos="690"/>
          <w:tab w:val="center" w:pos="490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02BDC" wp14:editId="542D9F5A">
                <wp:simplePos x="0" y="0"/>
                <wp:positionH relativeFrom="column">
                  <wp:posOffset>4461510</wp:posOffset>
                </wp:positionH>
                <wp:positionV relativeFrom="paragraph">
                  <wp:posOffset>179705</wp:posOffset>
                </wp:positionV>
                <wp:extent cx="1571625" cy="257175"/>
                <wp:effectExtent l="13335" t="8255" r="5715" b="1079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6696" w:rsidRDefault="0052558A" w:rsidP="00306696">
                            <w:r>
                              <w:t>Pod</w:t>
                            </w:r>
                            <w:r w:rsidR="00ED5CEE">
                              <w:t>m</w:t>
                            </w:r>
                            <w:r w:rsidR="00306696">
                              <w:t xml:space="preserve">jera: </w:t>
                            </w:r>
                            <w:r w:rsidR="000E1EF4">
                              <w:t>5.2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51.3pt;margin-top:14.15pt;width:123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">
                <v:textbox>
                  <w:txbxContent>
                    <w:p w:rsidR="00306696" w:rsidRDefault="0052558A" w:rsidP="00306696">
                      <w:r>
                        <w:t>Pod</w:t>
                      </w:r>
                      <w:r w:rsidR="00ED5CEE">
                        <w:t>m</w:t>
                      </w:r>
                      <w:r w:rsidR="00306696">
                        <w:t xml:space="preserve">jera: </w:t>
                      </w:r>
                      <w:r w:rsidR="000E1EF4">
                        <w:t>5.2</w:t>
                      </w:r>
                    </w:p>
                  </w:txbxContent>
                </v:textbox>
              </v:shape>
            </w:pict>
          </mc:Fallback>
        </mc:AlternateContent>
      </w:r>
      <w:r w:rsidRPr="00306696">
        <w:rPr>
          <w:rFonts w:ascii="Times New Roman" w:eastAsia="Times New Roman" w:hAnsi="Times New Roman"/>
          <w:b/>
          <w:sz w:val="28"/>
          <w:szCs w:val="28"/>
        </w:rPr>
        <w:t xml:space="preserve">ZAHTJEV ZA ISPLATU </w:t>
      </w:r>
    </w:p>
    <w:p w:rsidR="00306696" w:rsidRPr="00306696" w:rsidRDefault="00375E19" w:rsidP="00D32222">
      <w:pPr>
        <w:spacing w:before="1200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75E19">
        <w:rPr>
          <w:rFonts w:ascii="Times New Roman" w:eastAsia="Times New Roman" w:hAnsi="Times New Roman"/>
          <w:b/>
          <w:bCs/>
          <w:noProof/>
          <w:color w:val="000000"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2C6362" wp14:editId="72D33F33">
                <wp:simplePos x="0" y="0"/>
                <wp:positionH relativeFrom="column">
                  <wp:posOffset>157480</wp:posOffset>
                </wp:positionH>
                <wp:positionV relativeFrom="paragraph">
                  <wp:posOffset>339090</wp:posOffset>
                </wp:positionV>
                <wp:extent cx="942975" cy="2952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E19" w:rsidRDefault="00D32222">
                            <w:r>
                              <w:t>Broj rate: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2.4pt;margin-top:26.7pt;width:74.2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">
                <v:textbox>
                  <w:txbxContent>
                    <w:p w:rsidR="00375E19" w:rsidRDefault="00D32222">
                      <w:r>
                        <w:t>Broj rate:</w:t>
                      </w:r>
                    </w:p>
                  </w:txbxContent>
                </v:textbox>
              </v:shape>
            </w:pict>
          </mc:Fallback>
        </mc:AlternateContent>
      </w:r>
      <w:r w:rsidR="00306696" w:rsidRPr="0030669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5175"/>
        <w:gridCol w:w="3678"/>
      </w:tblGrid>
      <w:tr w:rsidR="00306696" w:rsidRPr="00306696" w:rsidTr="000E1EF4">
        <w:trPr>
          <w:trHeight w:hRule="exact" w:val="478"/>
        </w:trPr>
        <w:tc>
          <w:tcPr>
            <w:tcW w:w="234" w:type="pct"/>
            <w:vAlign w:val="center"/>
          </w:tcPr>
          <w:p w:rsidR="00306696" w:rsidRPr="00306696" w:rsidRDefault="00306696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1.</w:t>
            </w:r>
          </w:p>
        </w:tc>
        <w:tc>
          <w:tcPr>
            <w:tcW w:w="2786" w:type="pct"/>
            <w:vAlign w:val="center"/>
          </w:tcPr>
          <w:p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Ime i prezime/naziv korisnika</w:t>
            </w:r>
          </w:p>
        </w:tc>
        <w:tc>
          <w:tcPr>
            <w:tcW w:w="1980" w:type="pct"/>
            <w:vAlign w:val="center"/>
          </w:tcPr>
          <w:p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:rsidTr="000E1EF4">
        <w:trPr>
          <w:trHeight w:hRule="exact" w:val="397"/>
        </w:trPr>
        <w:tc>
          <w:tcPr>
            <w:tcW w:w="234" w:type="pct"/>
            <w:vAlign w:val="center"/>
          </w:tcPr>
          <w:p w:rsidR="00306696" w:rsidRPr="00306696" w:rsidRDefault="00306696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2.</w:t>
            </w:r>
          </w:p>
        </w:tc>
        <w:tc>
          <w:tcPr>
            <w:tcW w:w="2786" w:type="pct"/>
            <w:vAlign w:val="center"/>
          </w:tcPr>
          <w:p w:rsidR="00306696" w:rsidRPr="00306696" w:rsidRDefault="00E97F80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OIB 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korisnika</w:t>
            </w:r>
          </w:p>
        </w:tc>
        <w:tc>
          <w:tcPr>
            <w:tcW w:w="1980" w:type="pct"/>
            <w:vAlign w:val="center"/>
          </w:tcPr>
          <w:p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:rsidTr="000E1EF4">
        <w:trPr>
          <w:trHeight w:hRule="exact" w:val="556"/>
        </w:trPr>
        <w:tc>
          <w:tcPr>
            <w:tcW w:w="234" w:type="pct"/>
            <w:vAlign w:val="center"/>
          </w:tcPr>
          <w:p w:rsidR="00306696" w:rsidRPr="00306696" w:rsidRDefault="00306696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3.</w:t>
            </w:r>
          </w:p>
        </w:tc>
        <w:tc>
          <w:tcPr>
            <w:tcW w:w="2786" w:type="pct"/>
            <w:vAlign w:val="center"/>
          </w:tcPr>
          <w:p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Pravni zastupnik - u slučaju pravne osobe</w:t>
            </w:r>
          </w:p>
        </w:tc>
        <w:tc>
          <w:tcPr>
            <w:tcW w:w="1980" w:type="pct"/>
            <w:vAlign w:val="center"/>
          </w:tcPr>
          <w:p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:rsidTr="000E1EF4">
        <w:trPr>
          <w:trHeight w:hRule="exact" w:val="754"/>
        </w:trPr>
        <w:tc>
          <w:tcPr>
            <w:tcW w:w="234" w:type="pct"/>
            <w:vAlign w:val="center"/>
          </w:tcPr>
          <w:p w:rsidR="00306696" w:rsidRPr="00306696" w:rsidRDefault="00306696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4.</w:t>
            </w:r>
          </w:p>
        </w:tc>
        <w:tc>
          <w:tcPr>
            <w:tcW w:w="2786" w:type="pct"/>
            <w:vAlign w:val="center"/>
          </w:tcPr>
          <w:p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Adresa korisnika</w:t>
            </w:r>
          </w:p>
        </w:tc>
        <w:tc>
          <w:tcPr>
            <w:tcW w:w="1980" w:type="pct"/>
            <w:vAlign w:val="center"/>
          </w:tcPr>
          <w:p w:rsidR="00306696" w:rsidRPr="00306696" w:rsidRDefault="00306696" w:rsidP="008506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2E614D" w:rsidRPr="00306696" w:rsidTr="000E1EF4">
        <w:trPr>
          <w:trHeight w:hRule="exact" w:val="754"/>
        </w:trPr>
        <w:tc>
          <w:tcPr>
            <w:tcW w:w="234" w:type="pct"/>
            <w:vAlign w:val="center"/>
          </w:tcPr>
          <w:p w:rsidR="002E614D" w:rsidRPr="00306696" w:rsidRDefault="002E614D" w:rsidP="00850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5.</w:t>
            </w:r>
          </w:p>
        </w:tc>
        <w:tc>
          <w:tcPr>
            <w:tcW w:w="2786" w:type="pct"/>
            <w:vAlign w:val="center"/>
          </w:tcPr>
          <w:p w:rsidR="002E614D" w:rsidRPr="002E614D" w:rsidRDefault="002E614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2E614D">
              <w:rPr>
                <w:rFonts w:ascii="Times New Roman" w:eastAsia="Times New Roman" w:hAnsi="Times New Roman"/>
                <w:b/>
                <w:sz w:val="20"/>
                <w:szCs w:val="24"/>
              </w:rPr>
              <w:t>Porezni status korisnika:</w:t>
            </w:r>
          </w:p>
          <w:p w:rsidR="002E614D" w:rsidRPr="00306696" w:rsidRDefault="002E614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zaokružiti a) ili b)</w:t>
            </w:r>
            <w:r w:rsidRPr="002E614D">
              <w:rPr>
                <w:rFonts w:ascii="Times New Roman" w:eastAsia="Times New Roman" w:hAnsi="Times New Roman"/>
                <w:b/>
                <w:sz w:val="20"/>
                <w:szCs w:val="24"/>
              </w:rPr>
              <w:tab/>
            </w:r>
          </w:p>
        </w:tc>
        <w:tc>
          <w:tcPr>
            <w:tcW w:w="1980" w:type="pct"/>
            <w:tcBorders>
              <w:bottom w:val="single" w:sz="4" w:space="0" w:color="auto"/>
            </w:tcBorders>
            <w:vAlign w:val="center"/>
          </w:tcPr>
          <w:p w:rsidR="002E614D" w:rsidRDefault="002E614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 a)     u sustavu PDV-a</w:t>
            </w:r>
          </w:p>
          <w:p w:rsidR="002E614D" w:rsidRPr="002E614D" w:rsidRDefault="002E614D" w:rsidP="0085069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2E614D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 b)    nije u sustavu PDV-a</w:t>
            </w:r>
          </w:p>
        </w:tc>
      </w:tr>
    </w:tbl>
    <w:p w:rsidR="00306696" w:rsidRPr="00306696" w:rsidRDefault="00306696" w:rsidP="003066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0669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Podaci o ulaganju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5047"/>
        <w:gridCol w:w="3745"/>
      </w:tblGrid>
      <w:tr w:rsidR="00306696" w:rsidRPr="00306696" w:rsidTr="00D32222">
        <w:trPr>
          <w:trHeight w:hRule="exact" w:val="862"/>
        </w:trPr>
        <w:tc>
          <w:tcPr>
            <w:tcW w:w="267" w:type="pct"/>
            <w:vAlign w:val="center"/>
          </w:tcPr>
          <w:p w:rsidR="00306696" w:rsidRPr="00306696" w:rsidRDefault="002E614D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6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vAlign w:val="center"/>
          </w:tcPr>
          <w:p w:rsidR="00306696" w:rsidRPr="00306696" w:rsidRDefault="00306696" w:rsidP="0030669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Naziv ulaganja 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(iz Odluke</w:t>
            </w:r>
            <w:r w:rsidR="00375E19">
              <w:rPr>
                <w:rFonts w:ascii="Times New Roman" w:eastAsia="Times New Roman" w:hAnsi="Times New Roman"/>
                <w:sz w:val="20"/>
                <w:szCs w:val="24"/>
              </w:rPr>
              <w:t xml:space="preserve"> o dodjeli sredstava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)</w:t>
            </w:r>
          </w:p>
        </w:tc>
        <w:tc>
          <w:tcPr>
            <w:tcW w:w="2016" w:type="pct"/>
            <w:vAlign w:val="center"/>
          </w:tcPr>
          <w:p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:rsidTr="00D32222">
        <w:trPr>
          <w:trHeight w:hRule="exact" w:val="714"/>
        </w:trPr>
        <w:tc>
          <w:tcPr>
            <w:tcW w:w="267" w:type="pct"/>
            <w:vAlign w:val="center"/>
          </w:tcPr>
          <w:p w:rsidR="00306696" w:rsidRPr="00306696" w:rsidRDefault="002E614D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7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vAlign w:val="center"/>
          </w:tcPr>
          <w:p w:rsidR="00306696" w:rsidRPr="00306696" w:rsidRDefault="00306696" w:rsidP="003066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Ukupni iznos prihvatljivog ulaganja 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 xml:space="preserve">(iz Odluke o dodjeli sredstava) </w:t>
            </w:r>
          </w:p>
        </w:tc>
        <w:tc>
          <w:tcPr>
            <w:tcW w:w="2016" w:type="pct"/>
            <w:vAlign w:val="center"/>
          </w:tcPr>
          <w:p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D32222" w:rsidRPr="00306696" w:rsidTr="00D32222">
        <w:trPr>
          <w:trHeight w:hRule="exact" w:val="610"/>
        </w:trPr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:rsidR="00D32222" w:rsidRDefault="00D32222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8.</w:t>
            </w:r>
          </w:p>
        </w:tc>
        <w:tc>
          <w:tcPr>
            <w:tcW w:w="2717" w:type="pct"/>
            <w:tcBorders>
              <w:bottom w:val="single" w:sz="4" w:space="0" w:color="auto"/>
            </w:tcBorders>
            <w:vAlign w:val="center"/>
          </w:tcPr>
          <w:p w:rsidR="00D32222" w:rsidRDefault="00D32222" w:rsidP="00375E1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Iznos potpore (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iz Odluke o dodjeli sredstava)</w:t>
            </w:r>
          </w:p>
        </w:tc>
        <w:tc>
          <w:tcPr>
            <w:tcW w:w="2016" w:type="pct"/>
            <w:tcBorders>
              <w:bottom w:val="single" w:sz="4" w:space="0" w:color="auto"/>
            </w:tcBorders>
            <w:vAlign w:val="center"/>
          </w:tcPr>
          <w:p w:rsidR="00D32222" w:rsidRPr="00306696" w:rsidRDefault="00D32222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75E19" w:rsidRPr="00306696" w:rsidTr="00D32222">
        <w:trPr>
          <w:trHeight w:hRule="exact" w:val="610"/>
        </w:trPr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:rsidR="00375E19" w:rsidRPr="00306696" w:rsidRDefault="002E614D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9</w:t>
            </w:r>
            <w:r w:rsidR="00375E19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tcBorders>
              <w:bottom w:val="single" w:sz="4" w:space="0" w:color="auto"/>
            </w:tcBorders>
            <w:vAlign w:val="center"/>
          </w:tcPr>
          <w:p w:rsidR="00375E19" w:rsidRPr="00306696" w:rsidRDefault="00375E19" w:rsidP="00375E1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Iznos isplaćene potpore (</w:t>
            </w:r>
            <w:r w:rsidRPr="00EE1B88">
              <w:rPr>
                <w:rFonts w:ascii="Times New Roman" w:eastAsia="Times New Roman" w:hAnsi="Times New Roman"/>
                <w:sz w:val="20"/>
                <w:szCs w:val="24"/>
              </w:rPr>
              <w:t>u slučaju isplate predujma/rata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)</w:t>
            </w:r>
          </w:p>
        </w:tc>
        <w:tc>
          <w:tcPr>
            <w:tcW w:w="2016" w:type="pct"/>
            <w:tcBorders>
              <w:bottom w:val="single" w:sz="4" w:space="0" w:color="auto"/>
            </w:tcBorders>
            <w:vAlign w:val="center"/>
          </w:tcPr>
          <w:p w:rsidR="00375E19" w:rsidRPr="00306696" w:rsidRDefault="00375E19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  <w:tr w:rsidR="00306696" w:rsidRPr="00306696" w:rsidTr="00D32222">
        <w:trPr>
          <w:trHeight w:hRule="exact" w:val="666"/>
        </w:trPr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:rsidR="00306696" w:rsidRPr="00306696" w:rsidRDefault="002E614D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10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717" w:type="pct"/>
            <w:tcBorders>
              <w:bottom w:val="single" w:sz="4" w:space="0" w:color="auto"/>
            </w:tcBorders>
            <w:vAlign w:val="center"/>
          </w:tcPr>
          <w:p w:rsidR="00306696" w:rsidRPr="00306696" w:rsidRDefault="00306696" w:rsidP="005173FB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Iznos iz Zahtjeva za isplatu</w:t>
            </w:r>
            <w:r w:rsidRPr="00306696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1"/>
            </w:r>
            <w:r w:rsidRPr="003066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75E19">
              <w:rPr>
                <w:rFonts w:ascii="Times New Roman" w:eastAsia="Times New Roman" w:hAnsi="Times New Roman"/>
                <w:sz w:val="20"/>
                <w:szCs w:val="24"/>
              </w:rPr>
              <w:t>(u HRK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)</w:t>
            </w:r>
          </w:p>
        </w:tc>
        <w:tc>
          <w:tcPr>
            <w:tcW w:w="2016" w:type="pct"/>
            <w:tcBorders>
              <w:bottom w:val="single" w:sz="4" w:space="0" w:color="auto"/>
            </w:tcBorders>
            <w:vAlign w:val="center"/>
          </w:tcPr>
          <w:p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:rsidR="000E1EF4" w:rsidRDefault="000E1EF4" w:rsidP="00306696">
      <w:pPr>
        <w:spacing w:after="0" w:line="240" w:lineRule="auto"/>
        <w:rPr>
          <w:rFonts w:ascii="Times New Roman" w:eastAsia="Times New Roman" w:hAnsi="Times New Roman"/>
          <w:b/>
        </w:rPr>
      </w:pPr>
    </w:p>
    <w:p w:rsidR="000E1EF4" w:rsidRDefault="000E1EF4">
      <w:pPr>
        <w:spacing w:after="0" w:line="240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br w:type="page"/>
      </w:r>
    </w:p>
    <w:p w:rsidR="00306696" w:rsidRDefault="00306696" w:rsidP="00306696">
      <w:pPr>
        <w:spacing w:after="0" w:line="240" w:lineRule="auto"/>
        <w:rPr>
          <w:rFonts w:ascii="Times New Roman" w:eastAsia="Times New Roman" w:hAnsi="Times New Roman"/>
          <w:b/>
        </w:rPr>
      </w:pPr>
      <w:r w:rsidRPr="00306696">
        <w:rPr>
          <w:rFonts w:ascii="Times New Roman" w:eastAsia="Times New Roman" w:hAnsi="Times New Roman"/>
          <w:b/>
          <w:bCs/>
          <w:sz w:val="24"/>
          <w:szCs w:val="24"/>
        </w:rPr>
        <w:t>Podaci o računu na koji će Agencija za plaćanja uplatiti sredstva</w:t>
      </w:r>
      <w:r w:rsidR="005173FB">
        <w:rPr>
          <w:rFonts w:ascii="Times New Roman" w:eastAsia="Times New Roman" w:hAnsi="Times New Roman"/>
          <w:b/>
        </w:rPr>
        <w:t xml:space="preserve"> </w:t>
      </w:r>
    </w:p>
    <w:p w:rsidR="0085069F" w:rsidRPr="00306696" w:rsidRDefault="0085069F" w:rsidP="00306696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4482"/>
        <w:gridCol w:w="4319"/>
      </w:tblGrid>
      <w:tr w:rsidR="00306696" w:rsidRPr="00306696" w:rsidTr="00E11367">
        <w:trPr>
          <w:trHeight w:hRule="exact" w:val="499"/>
        </w:trPr>
        <w:tc>
          <w:tcPr>
            <w:tcW w:w="487" w:type="dxa"/>
            <w:vAlign w:val="center"/>
          </w:tcPr>
          <w:p w:rsidR="00306696" w:rsidRPr="00306696" w:rsidRDefault="002E614D" w:rsidP="002E61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11</w:t>
            </w:r>
            <w:r w:rsidR="00306696"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4482" w:type="dxa"/>
            <w:vAlign w:val="center"/>
          </w:tcPr>
          <w:p w:rsidR="00306696" w:rsidRPr="00306696" w:rsidRDefault="00306696" w:rsidP="00375E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Naziv banke</w:t>
            </w:r>
            <w:r w:rsidRPr="003066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19" w:type="dxa"/>
            <w:vAlign w:val="center"/>
          </w:tcPr>
          <w:p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06696" w:rsidRPr="00306696" w:rsidTr="00E11367">
        <w:trPr>
          <w:trHeight w:hRule="exact" w:val="535"/>
        </w:trPr>
        <w:tc>
          <w:tcPr>
            <w:tcW w:w="487" w:type="dxa"/>
            <w:vAlign w:val="center"/>
          </w:tcPr>
          <w:p w:rsidR="00306696" w:rsidRPr="00306696" w:rsidRDefault="00306696" w:rsidP="002E61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1</w:t>
            </w:r>
            <w:r w:rsidR="002E614D">
              <w:rPr>
                <w:rFonts w:ascii="Times New Roman" w:eastAsia="Times New Roman" w:hAnsi="Times New Roman"/>
                <w:b/>
                <w:sz w:val="20"/>
                <w:szCs w:val="24"/>
              </w:rPr>
              <w:t>2</w:t>
            </w: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4482" w:type="dxa"/>
            <w:vAlign w:val="center"/>
          </w:tcPr>
          <w:p w:rsidR="00306696" w:rsidRPr="00306696" w:rsidRDefault="00306696" w:rsidP="00FE66A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Broj računa korisnika/IBAN korisnika </w:t>
            </w:r>
          </w:p>
        </w:tc>
        <w:tc>
          <w:tcPr>
            <w:tcW w:w="4319" w:type="dxa"/>
            <w:vAlign w:val="center"/>
          </w:tcPr>
          <w:p w:rsidR="00306696" w:rsidRPr="00306696" w:rsidRDefault="00306696" w:rsidP="00306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306696" w:rsidRPr="00306696" w:rsidRDefault="00306696" w:rsidP="00306696">
      <w:pPr>
        <w:spacing w:after="0" w:line="240" w:lineRule="auto"/>
        <w:rPr>
          <w:rFonts w:ascii="Times New Roman" w:eastAsia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4780"/>
        <w:gridCol w:w="4042"/>
      </w:tblGrid>
      <w:tr w:rsidR="00306696" w:rsidRPr="00306696" w:rsidTr="000E1EF4">
        <w:trPr>
          <w:trHeight w:hRule="exact" w:val="650"/>
        </w:trPr>
        <w:tc>
          <w:tcPr>
            <w:tcW w:w="234" w:type="pct"/>
            <w:vAlign w:val="center"/>
          </w:tcPr>
          <w:p w:rsidR="00306696" w:rsidRPr="00306696" w:rsidRDefault="00306696" w:rsidP="002E614D">
            <w:pPr>
              <w:spacing w:after="0" w:line="240" w:lineRule="auto"/>
              <w:rPr>
                <w:rFonts w:ascii="Times New Roman" w:eastAsia="Times New Roman" w:hAnsi="Times New Roman"/>
                <w:b/>
                <w:strike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1</w:t>
            </w:r>
            <w:r w:rsidR="002E614D">
              <w:rPr>
                <w:rFonts w:ascii="Times New Roman" w:eastAsia="Times New Roman" w:hAnsi="Times New Roman"/>
                <w:b/>
                <w:sz w:val="20"/>
                <w:szCs w:val="24"/>
              </w:rPr>
              <w:t>3</w:t>
            </w: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>.</w:t>
            </w:r>
          </w:p>
        </w:tc>
        <w:tc>
          <w:tcPr>
            <w:tcW w:w="2582" w:type="pct"/>
            <w:vAlign w:val="center"/>
          </w:tcPr>
          <w:p w:rsidR="00306696" w:rsidRPr="00306696" w:rsidRDefault="00306696" w:rsidP="003066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306696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Datum zaprimanja </w:t>
            </w:r>
            <w:r w:rsidRPr="00306696">
              <w:rPr>
                <w:rFonts w:ascii="Times New Roman" w:eastAsia="Times New Roman" w:hAnsi="Times New Roman"/>
                <w:sz w:val="20"/>
                <w:szCs w:val="24"/>
              </w:rPr>
              <w:t>(popunjava Agencija za plaćanja)</w:t>
            </w:r>
          </w:p>
        </w:tc>
        <w:tc>
          <w:tcPr>
            <w:tcW w:w="2184" w:type="pct"/>
            <w:shd w:val="clear" w:color="auto" w:fill="F3F3F3"/>
          </w:tcPr>
          <w:p w:rsidR="00306696" w:rsidRPr="00306696" w:rsidRDefault="00306696" w:rsidP="003066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:rsidR="00306696" w:rsidRPr="00306696" w:rsidRDefault="00306696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306696" w:rsidRDefault="00306696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06696">
        <w:rPr>
          <w:rFonts w:ascii="Times New Roman" w:eastAsia="Times New Roman" w:hAnsi="Times New Roman"/>
          <w:b/>
          <w:color w:val="000000"/>
          <w:sz w:val="24"/>
          <w:szCs w:val="24"/>
        </w:rPr>
        <w:t>Stavke od 1 do 1</w:t>
      </w:r>
      <w:r w:rsidR="002E614D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r w:rsidRPr="0030669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popunjava korisnik</w:t>
      </w:r>
    </w:p>
    <w:p w:rsidR="004F1185" w:rsidRDefault="004F1185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F1185" w:rsidRDefault="004F1185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  <w:sectPr w:rsidR="004F1185" w:rsidSect="00375E1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3084" w:right="1417" w:bottom="1417" w:left="1417" w:header="1134" w:footer="1052" w:gutter="0"/>
          <w:pgNumType w:start="1"/>
          <w:cols w:space="708"/>
          <w:docGrid w:linePitch="360"/>
        </w:sectPr>
      </w:pPr>
    </w:p>
    <w:p w:rsidR="004F1185" w:rsidRDefault="004F1185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E66A7" w:rsidRPr="00306696" w:rsidRDefault="00FE66A7" w:rsidP="003066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D0C57" w:rsidRPr="00FA60C0" w:rsidRDefault="004D0C57" w:rsidP="004D0C57">
      <w:pPr>
        <w:spacing w:after="0" w:line="240" w:lineRule="auto"/>
        <w:outlineLvl w:val="0"/>
        <w:rPr>
          <w:rFonts w:ascii="Times New Roman" w:eastAsia="Times New Roman" w:hAnsi="Times New Roman"/>
          <w:b/>
          <w:szCs w:val="24"/>
        </w:rPr>
      </w:pPr>
      <w:r w:rsidRPr="00FA60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I</w:t>
      </w:r>
      <w:r w:rsidRPr="00FA60C0">
        <w:rPr>
          <w:rFonts w:ascii="Times New Roman" w:eastAsia="Times New Roman" w:hAnsi="Times New Roman"/>
          <w:b/>
          <w:sz w:val="28"/>
          <w:szCs w:val="28"/>
        </w:rPr>
        <w:t>zjava o izdacima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tbl>
      <w:tblPr>
        <w:tblW w:w="13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8"/>
        <w:gridCol w:w="1220"/>
        <w:gridCol w:w="1220"/>
        <w:gridCol w:w="1220"/>
        <w:gridCol w:w="1220"/>
        <w:gridCol w:w="1218"/>
        <w:gridCol w:w="1220"/>
        <w:gridCol w:w="1220"/>
        <w:gridCol w:w="1220"/>
        <w:gridCol w:w="1220"/>
        <w:gridCol w:w="1220"/>
      </w:tblGrid>
      <w:tr w:rsidR="003B43A3" w:rsidRPr="0036070E" w:rsidTr="004B04D2">
        <w:trPr>
          <w:cantSplit/>
          <w:trHeight w:val="1174"/>
        </w:trPr>
        <w:tc>
          <w:tcPr>
            <w:tcW w:w="1218" w:type="dxa"/>
            <w:vAlign w:val="center"/>
          </w:tcPr>
          <w:p w:rsidR="003B43A3" w:rsidRPr="00FA60C0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Redni broj</w:t>
            </w:r>
          </w:p>
        </w:tc>
        <w:tc>
          <w:tcPr>
            <w:tcW w:w="1220" w:type="dxa"/>
            <w:vAlign w:val="center"/>
          </w:tcPr>
          <w:p w:rsidR="003B43A3" w:rsidRPr="00211BCC" w:rsidRDefault="00E97F80" w:rsidP="00215D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Šifra/t</w:t>
            </w:r>
            <w:r w:rsidR="003B43A3"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ip opreme/vrsta radova</w:t>
            </w:r>
            <w:r w:rsidR="00211BC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20" w:type="dxa"/>
            <w:vAlign w:val="center"/>
          </w:tcPr>
          <w:p w:rsidR="003B43A3" w:rsidRPr="00FA60C0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Dobavljač</w:t>
            </w:r>
          </w:p>
        </w:tc>
        <w:tc>
          <w:tcPr>
            <w:tcW w:w="1220" w:type="dxa"/>
            <w:vAlign w:val="center"/>
          </w:tcPr>
          <w:p w:rsidR="003B43A3" w:rsidRPr="00211BCC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Broj predračuna/</w:t>
            </w:r>
            <w:r w:rsidR="00215D0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="00E97F8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b</w:t>
            </w: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roj računa</w:t>
            </w:r>
            <w:r w:rsidR="00211BC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20" w:type="dxa"/>
            <w:vAlign w:val="center"/>
          </w:tcPr>
          <w:p w:rsidR="003B43A3" w:rsidRPr="00FA60C0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Datum predračuna/ računa</w:t>
            </w:r>
          </w:p>
        </w:tc>
        <w:tc>
          <w:tcPr>
            <w:tcW w:w="1218" w:type="dxa"/>
            <w:vAlign w:val="center"/>
          </w:tcPr>
          <w:p w:rsidR="003B43A3" w:rsidRPr="00FA60C0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Datum plaćanja</w:t>
            </w:r>
          </w:p>
        </w:tc>
        <w:tc>
          <w:tcPr>
            <w:tcW w:w="1220" w:type="dxa"/>
            <w:vAlign w:val="center"/>
          </w:tcPr>
          <w:p w:rsidR="003B43A3" w:rsidRPr="00FA60C0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Plaćanja iz kredita (broj i datum ugovora o kreditu;u protivnom N/P)</w:t>
            </w:r>
          </w:p>
        </w:tc>
        <w:tc>
          <w:tcPr>
            <w:tcW w:w="1220" w:type="dxa"/>
            <w:vAlign w:val="center"/>
          </w:tcPr>
          <w:p w:rsidR="003B43A3" w:rsidRPr="00FA60C0" w:rsidDel="00151A0B" w:rsidRDefault="003B43A3" w:rsidP="00497D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Plaćeni iznos (bez PDV-a)</w:t>
            </w:r>
          </w:p>
        </w:tc>
        <w:tc>
          <w:tcPr>
            <w:tcW w:w="1220" w:type="dxa"/>
            <w:vAlign w:val="center"/>
          </w:tcPr>
          <w:p w:rsidR="003B43A3" w:rsidRPr="00FA60C0" w:rsidDel="00151A0B" w:rsidRDefault="003B43A3" w:rsidP="00497D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Iznos PDV-a</w:t>
            </w:r>
          </w:p>
        </w:tc>
        <w:tc>
          <w:tcPr>
            <w:tcW w:w="1220" w:type="dxa"/>
            <w:vAlign w:val="center"/>
          </w:tcPr>
          <w:p w:rsidR="003B43A3" w:rsidRPr="00FA60C0" w:rsidDel="00151A0B" w:rsidRDefault="003B43A3" w:rsidP="001D10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Ukupan iznos (</w:t>
            </w:r>
            <w:r w:rsidR="001D10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H+I</w:t>
            </w: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220" w:type="dxa"/>
            <w:vAlign w:val="center"/>
          </w:tcPr>
          <w:p w:rsidR="003B43A3" w:rsidRPr="00211BCC" w:rsidDel="00151A0B" w:rsidRDefault="003B43A3" w:rsidP="000428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</w:pP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="0004284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B</w:t>
            </w:r>
            <w:r w:rsidRPr="00FA60C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roj  izvoda iz banke</w:t>
            </w:r>
            <w:r w:rsidR="00211BC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3B43A3" w:rsidRPr="00FA60C0" w:rsidTr="004B04D2">
        <w:trPr>
          <w:cantSplit/>
          <w:trHeight w:val="890"/>
        </w:trPr>
        <w:tc>
          <w:tcPr>
            <w:tcW w:w="1218" w:type="dxa"/>
            <w:vAlign w:val="center"/>
          </w:tcPr>
          <w:p w:rsidR="003B43A3" w:rsidRPr="00FA60C0" w:rsidRDefault="003B43A3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i/>
                <w:sz w:val="20"/>
                <w:szCs w:val="24"/>
              </w:rPr>
              <w:t>A</w:t>
            </w:r>
          </w:p>
        </w:tc>
        <w:tc>
          <w:tcPr>
            <w:tcW w:w="1220" w:type="dxa"/>
            <w:vAlign w:val="center"/>
          </w:tcPr>
          <w:p w:rsidR="003B43A3" w:rsidRPr="00FA60C0" w:rsidRDefault="003B43A3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i/>
                <w:sz w:val="20"/>
                <w:szCs w:val="24"/>
              </w:rPr>
              <w:t>B</w:t>
            </w:r>
          </w:p>
        </w:tc>
        <w:tc>
          <w:tcPr>
            <w:tcW w:w="1220" w:type="dxa"/>
            <w:vAlign w:val="center"/>
          </w:tcPr>
          <w:p w:rsidR="003B43A3" w:rsidRPr="00FA60C0" w:rsidRDefault="003B43A3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i/>
                <w:sz w:val="20"/>
                <w:szCs w:val="24"/>
              </w:rPr>
              <w:t>C</w:t>
            </w:r>
          </w:p>
        </w:tc>
        <w:tc>
          <w:tcPr>
            <w:tcW w:w="1220" w:type="dxa"/>
            <w:vAlign w:val="center"/>
          </w:tcPr>
          <w:p w:rsidR="003B43A3" w:rsidRPr="00FA60C0" w:rsidRDefault="003B43A3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i/>
                <w:sz w:val="20"/>
                <w:szCs w:val="24"/>
              </w:rPr>
              <w:t>D</w:t>
            </w:r>
          </w:p>
        </w:tc>
        <w:tc>
          <w:tcPr>
            <w:tcW w:w="1220" w:type="dxa"/>
            <w:vAlign w:val="center"/>
          </w:tcPr>
          <w:p w:rsidR="003B43A3" w:rsidRPr="00FA60C0" w:rsidRDefault="003B43A3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i/>
                <w:sz w:val="20"/>
                <w:szCs w:val="24"/>
              </w:rPr>
              <w:t>E</w:t>
            </w:r>
          </w:p>
        </w:tc>
        <w:tc>
          <w:tcPr>
            <w:tcW w:w="1218" w:type="dxa"/>
            <w:vAlign w:val="center"/>
          </w:tcPr>
          <w:p w:rsidR="003B43A3" w:rsidRPr="00FA60C0" w:rsidRDefault="00064B4E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F</w:t>
            </w:r>
          </w:p>
        </w:tc>
        <w:tc>
          <w:tcPr>
            <w:tcW w:w="1220" w:type="dxa"/>
            <w:vAlign w:val="center"/>
          </w:tcPr>
          <w:p w:rsidR="003B43A3" w:rsidRPr="00FA60C0" w:rsidRDefault="00064B4E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G</w:t>
            </w:r>
          </w:p>
        </w:tc>
        <w:tc>
          <w:tcPr>
            <w:tcW w:w="1220" w:type="dxa"/>
            <w:vAlign w:val="center"/>
          </w:tcPr>
          <w:p w:rsidR="003B43A3" w:rsidRPr="00FA60C0" w:rsidRDefault="00064B4E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H</w:t>
            </w:r>
          </w:p>
        </w:tc>
        <w:tc>
          <w:tcPr>
            <w:tcW w:w="1220" w:type="dxa"/>
            <w:vAlign w:val="center"/>
          </w:tcPr>
          <w:p w:rsidR="003B43A3" w:rsidRPr="00FA60C0" w:rsidRDefault="00064B4E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I</w:t>
            </w:r>
          </w:p>
        </w:tc>
        <w:tc>
          <w:tcPr>
            <w:tcW w:w="1220" w:type="dxa"/>
            <w:vAlign w:val="center"/>
          </w:tcPr>
          <w:p w:rsidR="003B43A3" w:rsidRPr="00FA60C0" w:rsidRDefault="00064B4E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J</w:t>
            </w:r>
          </w:p>
        </w:tc>
        <w:tc>
          <w:tcPr>
            <w:tcW w:w="1220" w:type="dxa"/>
            <w:vAlign w:val="center"/>
          </w:tcPr>
          <w:p w:rsidR="003B43A3" w:rsidRPr="00FA60C0" w:rsidRDefault="00064B4E" w:rsidP="00497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4"/>
              </w:rPr>
              <w:t>K</w:t>
            </w:r>
          </w:p>
        </w:tc>
      </w:tr>
      <w:tr w:rsidR="003B43A3" w:rsidRPr="00FA60C0" w:rsidTr="004B04D2">
        <w:trPr>
          <w:cantSplit/>
          <w:trHeight w:val="890"/>
        </w:trPr>
        <w:tc>
          <w:tcPr>
            <w:tcW w:w="1218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shd w:val="clear" w:color="auto" w:fill="FFFFFF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</w:tr>
      <w:tr w:rsidR="003B43A3" w:rsidRPr="0036070E" w:rsidTr="004B04D2">
        <w:trPr>
          <w:cantSplit/>
          <w:trHeight w:val="890"/>
        </w:trPr>
        <w:tc>
          <w:tcPr>
            <w:tcW w:w="1218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shd w:val="clear" w:color="auto" w:fill="FFFFFF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18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</w:tr>
      <w:tr w:rsidR="003B43A3" w:rsidRPr="00FA60C0" w:rsidTr="004B04D2">
        <w:trPr>
          <w:cantSplit/>
          <w:trHeight w:val="890"/>
        </w:trPr>
        <w:tc>
          <w:tcPr>
            <w:tcW w:w="1218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shd w:val="clear" w:color="auto" w:fill="FFFFFF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18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</w:tcPr>
          <w:p w:rsidR="003B43A3" w:rsidRPr="00FA60C0" w:rsidRDefault="003B43A3" w:rsidP="00497D2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</w:tr>
      <w:tr w:rsidR="00215D0F" w:rsidRPr="00FA60C0" w:rsidTr="000B6D05">
        <w:trPr>
          <w:cantSplit/>
          <w:trHeight w:val="890"/>
        </w:trPr>
        <w:tc>
          <w:tcPr>
            <w:tcW w:w="8536" w:type="dxa"/>
            <w:gridSpan w:val="7"/>
            <w:tcBorders>
              <w:right w:val="single" w:sz="4" w:space="0" w:color="auto"/>
            </w:tcBorders>
            <w:vAlign w:val="center"/>
          </w:tcPr>
          <w:p w:rsidR="00215D0F" w:rsidRPr="00FA60C0" w:rsidRDefault="00215D0F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 w:rsidRPr="00FA60C0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UKUPAN IZNOS PLAĆENIH RAČUNA U 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HRK</w:t>
            </w:r>
            <w:r w:rsidRPr="00FA60C0">
              <w:rPr>
                <w:rFonts w:ascii="Times New Roman" w:eastAsia="Times New Roman" w:hAnsi="Times New Roman"/>
                <w:b/>
                <w:sz w:val="20"/>
                <w:szCs w:val="24"/>
              </w:rPr>
              <w:t>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0F" w:rsidRPr="00FA60C0" w:rsidRDefault="00B16D97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*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0F" w:rsidRPr="00FA60C0" w:rsidRDefault="00215D0F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0F" w:rsidRPr="00FA60C0" w:rsidRDefault="00B16D97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**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</w:tcPr>
          <w:p w:rsidR="00215D0F" w:rsidRPr="00FA60C0" w:rsidRDefault="00215D0F" w:rsidP="000B6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</w:rPr>
            </w:pPr>
          </w:p>
        </w:tc>
      </w:tr>
    </w:tbl>
    <w:p w:rsidR="004D0C57" w:rsidRPr="00FA60C0" w:rsidRDefault="004D0C57" w:rsidP="004D0C57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FA60C0">
        <w:rPr>
          <w:rFonts w:ascii="Times New Roman" w:eastAsia="Times New Roman" w:hAnsi="Times New Roman"/>
          <w:sz w:val="20"/>
          <w:szCs w:val="20"/>
          <w:vertAlign w:val="superscript"/>
        </w:rPr>
        <w:t>1</w:t>
      </w:r>
      <w:r w:rsidRPr="00FA60C0">
        <w:rPr>
          <w:rFonts w:ascii="Times New Roman" w:eastAsia="Times New Roman" w:hAnsi="Times New Roman"/>
          <w:sz w:val="20"/>
          <w:szCs w:val="20"/>
        </w:rPr>
        <w:t xml:space="preserve"> </w:t>
      </w:r>
      <w:r w:rsidRPr="00FA60C0">
        <w:rPr>
          <w:rFonts w:ascii="Times New Roman" w:eastAsia="Times New Roman" w:hAnsi="Times New Roman"/>
          <w:sz w:val="18"/>
          <w:szCs w:val="18"/>
        </w:rPr>
        <w:t>Klasifikacija troškov</w:t>
      </w:r>
      <w:r w:rsidR="00CA5E07">
        <w:rPr>
          <w:rFonts w:ascii="Times New Roman" w:eastAsia="Times New Roman" w:hAnsi="Times New Roman"/>
          <w:sz w:val="18"/>
          <w:szCs w:val="18"/>
        </w:rPr>
        <w:t>a po pojedinoj grupi u skladu s</w:t>
      </w:r>
      <w:r w:rsidR="000B61C1">
        <w:rPr>
          <w:rFonts w:ascii="Times New Roman" w:eastAsia="Times New Roman" w:hAnsi="Times New Roman"/>
          <w:sz w:val="18"/>
          <w:szCs w:val="18"/>
        </w:rPr>
        <w:t xml:space="preserve"> Listom prihvatljivih izdataka objavljene u Natječaju</w:t>
      </w:r>
    </w:p>
    <w:p w:rsidR="004D0C57" w:rsidRPr="00FA60C0" w:rsidRDefault="004D0C57" w:rsidP="004D0C57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FA60C0">
        <w:rPr>
          <w:rFonts w:ascii="Times New Roman" w:eastAsia="Times New Roman" w:hAnsi="Times New Roman"/>
          <w:sz w:val="18"/>
          <w:szCs w:val="18"/>
          <w:vertAlign w:val="superscript"/>
        </w:rPr>
        <w:t>2</w:t>
      </w:r>
      <w:r w:rsidRPr="00FA60C0">
        <w:rPr>
          <w:rFonts w:ascii="Times New Roman" w:eastAsia="Times New Roman" w:hAnsi="Times New Roman"/>
          <w:sz w:val="18"/>
          <w:szCs w:val="18"/>
        </w:rPr>
        <w:t xml:space="preserve"> Navesti sve brojeve predračuna ukoliko su plaćanja izvršena putem istih </w:t>
      </w:r>
    </w:p>
    <w:p w:rsidR="004D0C57" w:rsidRPr="00FA60C0" w:rsidRDefault="004D0C57" w:rsidP="004D0C57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FA60C0">
        <w:rPr>
          <w:rFonts w:ascii="Times New Roman" w:eastAsia="Times New Roman" w:hAnsi="Times New Roman"/>
          <w:sz w:val="18"/>
          <w:szCs w:val="18"/>
          <w:vertAlign w:val="superscript"/>
        </w:rPr>
        <w:t>3</w:t>
      </w:r>
      <w:r w:rsidR="000B7985">
        <w:rPr>
          <w:rFonts w:ascii="Times New Roman" w:eastAsia="Times New Roman" w:hAnsi="Times New Roman"/>
          <w:sz w:val="18"/>
          <w:szCs w:val="18"/>
        </w:rPr>
        <w:t xml:space="preserve"> B</w:t>
      </w:r>
      <w:r w:rsidRPr="00FA60C0">
        <w:rPr>
          <w:rFonts w:ascii="Times New Roman" w:eastAsia="Times New Roman" w:hAnsi="Times New Roman"/>
          <w:sz w:val="18"/>
          <w:szCs w:val="18"/>
        </w:rPr>
        <w:t>roj  SWIFTA ili dnevnog informativnog izvatka</w:t>
      </w:r>
    </w:p>
    <w:p w:rsidR="00FA60C0" w:rsidRDefault="004F1185" w:rsidP="004F1185">
      <w:pPr>
        <w:tabs>
          <w:tab w:val="left" w:pos="6945"/>
          <w:tab w:val="left" w:pos="8175"/>
        </w:tabs>
        <w:rPr>
          <w:b/>
          <w:sz w:val="56"/>
          <w:szCs w:val="56"/>
        </w:rPr>
      </w:pPr>
      <w:r>
        <w:rPr>
          <w:b/>
          <w:sz w:val="56"/>
          <w:szCs w:val="56"/>
        </w:rPr>
        <w:tab/>
      </w:r>
      <w:r>
        <w:rPr>
          <w:b/>
          <w:sz w:val="56"/>
          <w:szCs w:val="56"/>
        </w:rPr>
        <w:tab/>
      </w:r>
    </w:p>
    <w:p w:rsidR="004F1185" w:rsidRDefault="004F1185" w:rsidP="00EA71C9">
      <w:pPr>
        <w:tabs>
          <w:tab w:val="left" w:pos="8175"/>
        </w:tabs>
        <w:jc w:val="right"/>
        <w:rPr>
          <w:b/>
          <w:sz w:val="56"/>
          <w:szCs w:val="56"/>
        </w:rPr>
        <w:sectPr w:rsidR="004F1185" w:rsidSect="000E1EF4">
          <w:pgSz w:w="16838" w:h="11906" w:orient="landscape"/>
          <w:pgMar w:top="1418" w:right="3084" w:bottom="1418" w:left="1418" w:header="1134" w:footer="1055" w:gutter="0"/>
          <w:cols w:space="708"/>
          <w:docGrid w:linePitch="360"/>
        </w:sectPr>
      </w:pPr>
    </w:p>
    <w:p w:rsidR="00FA60C0" w:rsidRDefault="00FA60C0" w:rsidP="00EA71C9">
      <w:pPr>
        <w:tabs>
          <w:tab w:val="left" w:pos="8175"/>
        </w:tabs>
        <w:jc w:val="right"/>
        <w:rPr>
          <w:b/>
          <w:sz w:val="56"/>
          <w:szCs w:val="56"/>
        </w:rPr>
      </w:pPr>
    </w:p>
    <w:p w:rsidR="00FA60C0" w:rsidRPr="00FA60C0" w:rsidRDefault="00FA60C0" w:rsidP="00FA60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60C0">
        <w:rPr>
          <w:rFonts w:ascii="Times New Roman" w:eastAsia="Times New Roman" w:hAnsi="Times New Roman"/>
          <w:color w:val="000000"/>
          <w:sz w:val="24"/>
          <w:szCs w:val="24"/>
        </w:rPr>
        <w:t>Potvrđujem kako sam za ulaganje primio/primila bespovratna sredstva iz drugih izvora kao što sam naveo/navela u specifikaciji o sufinanciranju (Napomena: u slučaju kad korisnik nije primio bespovratna sredstva iz drugih izvora napisati »Nije primjenjivo«):</w:t>
      </w:r>
    </w:p>
    <w:p w:rsidR="00FA60C0" w:rsidRPr="00FA60C0" w:rsidRDefault="00FA60C0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A60C0">
        <w:rPr>
          <w:rFonts w:ascii="Times New Roman" w:eastAsia="Times New Roman" w:hAnsi="Times New Roman"/>
          <w:b/>
          <w:i/>
          <w:sz w:val="24"/>
          <w:szCs w:val="24"/>
        </w:rPr>
        <w:t>Specifikacija sufinanciranja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9"/>
        <w:gridCol w:w="4537"/>
      </w:tblGrid>
      <w:tr w:rsidR="00FA60C0" w:rsidRPr="00FA60C0" w:rsidTr="000E1EF4">
        <w:tc>
          <w:tcPr>
            <w:tcW w:w="25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60C0" w:rsidRPr="00FA60C0" w:rsidRDefault="00FA60C0" w:rsidP="00FA6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60C0">
              <w:rPr>
                <w:rFonts w:ascii="Times New Roman" w:eastAsia="Times New Roman" w:hAnsi="Times New Roman"/>
                <w:b/>
                <w:sz w:val="24"/>
                <w:szCs w:val="24"/>
              </w:rPr>
              <w:t>Izvor</w:t>
            </w:r>
          </w:p>
        </w:tc>
        <w:tc>
          <w:tcPr>
            <w:tcW w:w="24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60C0" w:rsidRPr="00FA60C0" w:rsidRDefault="00FA60C0" w:rsidP="00FA60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60C0">
              <w:rPr>
                <w:rFonts w:ascii="Times New Roman" w:eastAsia="Times New Roman" w:hAnsi="Times New Roman"/>
                <w:b/>
                <w:sz w:val="24"/>
                <w:szCs w:val="24"/>
              </w:rPr>
              <w:t>Iznos</w:t>
            </w:r>
          </w:p>
        </w:tc>
      </w:tr>
      <w:tr w:rsidR="00FA60C0" w:rsidRPr="00FA60C0" w:rsidTr="000E1EF4">
        <w:tc>
          <w:tcPr>
            <w:tcW w:w="2557" w:type="pct"/>
            <w:tcBorders>
              <w:top w:val="single" w:sz="12" w:space="0" w:color="auto"/>
              <w:right w:val="single" w:sz="2" w:space="0" w:color="auto"/>
            </w:tcBorders>
          </w:tcPr>
          <w:p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tcBorders>
              <w:top w:val="single" w:sz="12" w:space="0" w:color="auto"/>
              <w:left w:val="single" w:sz="2" w:space="0" w:color="auto"/>
            </w:tcBorders>
          </w:tcPr>
          <w:p w:rsidR="00FA60C0" w:rsidRPr="00FA60C0" w:rsidRDefault="00FA60C0" w:rsidP="00FA60C0">
            <w:pPr>
              <w:spacing w:after="0" w:line="240" w:lineRule="auto"/>
              <w:ind w:left="689" w:hanging="68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60C0" w:rsidRPr="00FA60C0" w:rsidTr="000E1EF4">
        <w:tc>
          <w:tcPr>
            <w:tcW w:w="2557" w:type="pct"/>
            <w:tcBorders>
              <w:right w:val="single" w:sz="2" w:space="0" w:color="auto"/>
            </w:tcBorders>
          </w:tcPr>
          <w:p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tcBorders>
              <w:left w:val="single" w:sz="2" w:space="0" w:color="auto"/>
            </w:tcBorders>
          </w:tcPr>
          <w:p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60C0" w:rsidRPr="00FA60C0" w:rsidTr="000E1EF4">
        <w:tc>
          <w:tcPr>
            <w:tcW w:w="2557" w:type="pct"/>
          </w:tcPr>
          <w:p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</w:tcPr>
          <w:p w:rsidR="00FA60C0" w:rsidRPr="00FA60C0" w:rsidRDefault="00FA60C0" w:rsidP="00FA60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C749EA" w:rsidRDefault="00C749EA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C749EA" w:rsidRDefault="00C749EA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C749EA" w:rsidRDefault="00C749EA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A60C0" w:rsidRPr="00FA60C0" w:rsidRDefault="00FA60C0" w:rsidP="00FA60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A60C0">
        <w:rPr>
          <w:rFonts w:ascii="Times New Roman" w:eastAsia="Times New Roman" w:hAnsi="Times New Roman"/>
          <w:color w:val="000000"/>
          <w:sz w:val="24"/>
          <w:szCs w:val="24"/>
        </w:rPr>
        <w:t>Izjavljujem kako su svi navedeni podaci istiniti i točni te je prikupljena sva potrebna dokumentacija vezana uz ulaganje.</w:t>
      </w:r>
    </w:p>
    <w:p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A60C0">
        <w:rPr>
          <w:rFonts w:ascii="Times New Roman" w:eastAsia="Times New Roman" w:hAnsi="Times New Roman"/>
          <w:b/>
          <w:sz w:val="24"/>
          <w:szCs w:val="24"/>
        </w:rPr>
        <w:t>Potpis korisnika ____________________________________________</w:t>
      </w:r>
    </w:p>
    <w:p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FA60C0">
        <w:rPr>
          <w:rFonts w:ascii="Times New Roman" w:eastAsia="Times New Roman" w:hAnsi="Times New Roman"/>
          <w:b/>
          <w:sz w:val="24"/>
          <w:szCs w:val="24"/>
        </w:rPr>
        <w:t xml:space="preserve"> Mjesto, datum __________________________________</w:t>
      </w:r>
    </w:p>
    <w:p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Ispunjeni obrazac i tražene dokumente poslati preporučenom poštom i nasloviti na:</w:t>
      </w:r>
    </w:p>
    <w:p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 xml:space="preserve">Agencija za plaćanja u poljoprivredi, ribarstvu i ruralnom razvoju </w:t>
      </w:r>
    </w:p>
    <w:p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 xml:space="preserve">Sektor za </w:t>
      </w:r>
      <w:r w:rsidR="00E26DC2">
        <w:rPr>
          <w:rFonts w:ascii="Times New Roman" w:eastAsia="Times New Roman" w:hAnsi="Times New Roman"/>
          <w:b/>
          <w:sz w:val="20"/>
          <w:szCs w:val="20"/>
        </w:rPr>
        <w:t>ruralni razvoj</w:t>
      </w:r>
    </w:p>
    <w:p w:rsidR="00FA60C0" w:rsidRPr="00FA60C0" w:rsidRDefault="00E26DC2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Služba</w:t>
      </w:r>
      <w:r w:rsidRPr="00FA60C0"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 w:rsidR="00FA60C0" w:rsidRPr="00FA60C0">
        <w:rPr>
          <w:rFonts w:ascii="Times New Roman" w:eastAsia="Times New Roman" w:hAnsi="Times New Roman"/>
          <w:b/>
          <w:sz w:val="20"/>
          <w:szCs w:val="20"/>
        </w:rPr>
        <w:t>za odobrenje isplata</w:t>
      </w:r>
    </w:p>
    <w:p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Ulica grada Vukovara 269d</w:t>
      </w:r>
    </w:p>
    <w:p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Zagreb</w:t>
      </w:r>
    </w:p>
    <w:p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S napomenom: »</w:t>
      </w:r>
      <w:r w:rsidR="00CE1C19">
        <w:rPr>
          <w:rFonts w:ascii="Times New Roman" w:eastAsia="Times New Roman" w:hAnsi="Times New Roman"/>
          <w:b/>
          <w:sz w:val="20"/>
          <w:szCs w:val="20"/>
        </w:rPr>
        <w:t>EPFRR</w:t>
      </w:r>
      <w:r w:rsidRPr="00FA60C0">
        <w:rPr>
          <w:rFonts w:ascii="Times New Roman" w:eastAsia="Times New Roman" w:hAnsi="Times New Roman"/>
          <w:b/>
          <w:sz w:val="20"/>
          <w:szCs w:val="20"/>
        </w:rPr>
        <w:t>–Zahtjev za isplatu – ne otvarati«</w:t>
      </w:r>
    </w:p>
    <w:p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FA60C0">
        <w:rPr>
          <w:rFonts w:ascii="Times New Roman" w:eastAsia="Times New Roman" w:hAnsi="Times New Roman"/>
          <w:b/>
          <w:sz w:val="20"/>
          <w:szCs w:val="20"/>
        </w:rPr>
        <w:t>(u gornjem lijevom kutu omotnice napisati klasifi</w:t>
      </w:r>
      <w:r w:rsidR="00C749EA">
        <w:rPr>
          <w:rFonts w:ascii="Times New Roman" w:eastAsia="Times New Roman" w:hAnsi="Times New Roman"/>
          <w:b/>
          <w:sz w:val="20"/>
          <w:szCs w:val="20"/>
        </w:rPr>
        <w:t>kacijsku oznaku dosjea prijave</w:t>
      </w:r>
      <w:r w:rsidRPr="00FA60C0">
        <w:rPr>
          <w:rFonts w:ascii="Times New Roman" w:eastAsia="Times New Roman" w:hAnsi="Times New Roman"/>
          <w:b/>
          <w:sz w:val="20"/>
          <w:szCs w:val="20"/>
        </w:rPr>
        <w:t>)</w:t>
      </w:r>
    </w:p>
    <w:p w:rsidR="00FA60C0" w:rsidRPr="00FA60C0" w:rsidRDefault="00FA60C0" w:rsidP="00FA60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t-EE"/>
        </w:rPr>
      </w:pPr>
    </w:p>
    <w:p w:rsidR="00FA60C0" w:rsidRDefault="00FA60C0" w:rsidP="00EA71C9">
      <w:pPr>
        <w:tabs>
          <w:tab w:val="left" w:pos="8175"/>
        </w:tabs>
        <w:jc w:val="right"/>
        <w:rPr>
          <w:b/>
          <w:sz w:val="56"/>
          <w:szCs w:val="56"/>
        </w:rPr>
      </w:pPr>
    </w:p>
    <w:p w:rsidR="00B83B99" w:rsidRDefault="00B83B99" w:rsidP="00EA71C9">
      <w:pPr>
        <w:tabs>
          <w:tab w:val="left" w:pos="8175"/>
        </w:tabs>
        <w:jc w:val="right"/>
        <w:rPr>
          <w:b/>
          <w:sz w:val="56"/>
          <w:szCs w:val="5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7371"/>
        <w:gridCol w:w="1241"/>
      </w:tblGrid>
      <w:tr w:rsidR="00FA60C0" w:rsidTr="000E1EF4">
        <w:trPr>
          <w:trHeight w:val="400"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0C0" w:rsidRPr="00127C3A" w:rsidRDefault="00FA60C0" w:rsidP="00BB72CC">
            <w:pPr>
              <w:pStyle w:val="ListParagraph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A) </w:t>
            </w:r>
            <w:r w:rsidR="00ED5CEE">
              <w:rPr>
                <w:b/>
                <w:sz w:val="20"/>
                <w:szCs w:val="20"/>
              </w:rPr>
              <w:t>POD</w:t>
            </w:r>
            <w:r w:rsidR="00B83B99">
              <w:rPr>
                <w:b/>
                <w:sz w:val="20"/>
                <w:szCs w:val="20"/>
              </w:rPr>
              <w:t xml:space="preserve">MJERA </w:t>
            </w:r>
            <w:r w:rsidR="00BB72CC">
              <w:rPr>
                <w:b/>
                <w:sz w:val="20"/>
                <w:szCs w:val="20"/>
              </w:rPr>
              <w:t>5.2</w:t>
            </w:r>
          </w:p>
        </w:tc>
      </w:tr>
      <w:tr w:rsidR="00FA60C0" w:rsidTr="000E1EF4">
        <w:tc>
          <w:tcPr>
            <w:tcW w:w="4332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  <w:vAlign w:val="center"/>
          </w:tcPr>
          <w:p w:rsidR="00FA60C0" w:rsidRPr="00127C3A" w:rsidRDefault="00FA60C0" w:rsidP="00E11367">
            <w:pPr>
              <w:rPr>
                <w:bCs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FA60C0" w:rsidRPr="00127C3A" w:rsidRDefault="00FA60C0" w:rsidP="00E11367">
            <w:pPr>
              <w:rPr>
                <w:b/>
              </w:rPr>
            </w:pPr>
            <w:r w:rsidRPr="00127C3A">
              <w:rPr>
                <w:b/>
              </w:rPr>
              <w:t>Popunjava korisnik</w:t>
            </w:r>
          </w:p>
        </w:tc>
      </w:tr>
      <w:tr w:rsidR="00FA60C0" w:rsidTr="000E1EF4">
        <w:trPr>
          <w:trHeight w:val="360"/>
        </w:trPr>
        <w:tc>
          <w:tcPr>
            <w:tcW w:w="4332" w:type="pct"/>
            <w:gridSpan w:val="2"/>
            <w:tcBorders>
              <w:left w:val="double" w:sz="4" w:space="0" w:color="auto"/>
            </w:tcBorders>
            <w:vAlign w:val="center"/>
          </w:tcPr>
          <w:p w:rsidR="00FA60C0" w:rsidRPr="002D0118" w:rsidRDefault="00FA60C0" w:rsidP="006D7359">
            <w:pPr>
              <w:rPr>
                <w:sz w:val="20"/>
                <w:szCs w:val="20"/>
              </w:rPr>
            </w:pPr>
            <w:r w:rsidRPr="002D0118">
              <w:rPr>
                <w:sz w:val="20"/>
                <w:szCs w:val="20"/>
              </w:rPr>
              <w:t>DOKUMENTI</w:t>
            </w:r>
            <w:r w:rsidR="00477A6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="00501543" w:rsidRPr="00501543">
              <w:rPr>
                <w:rFonts w:ascii="Times New Roman" w:eastAsia="Times New Roman" w:hAnsi="Times New Roman"/>
                <w:bCs/>
                <w:sz w:val="20"/>
                <w:szCs w:val="20"/>
                <w:lang w:val="et-EE"/>
              </w:rPr>
              <w:t xml:space="preserve">Svi dokumenti </w:t>
            </w:r>
            <w:r w:rsidR="006F392C">
              <w:rPr>
                <w:rFonts w:ascii="Times New Roman" w:eastAsia="Times New Roman" w:hAnsi="Times New Roman"/>
                <w:bCs/>
                <w:sz w:val="20"/>
                <w:szCs w:val="20"/>
                <w:lang w:val="et-EE"/>
              </w:rPr>
              <w:t>moraju biti ovjereni i potpisani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FA60C0" w:rsidRPr="00127C3A" w:rsidRDefault="00FA60C0" w:rsidP="00E11367"/>
        </w:tc>
      </w:tr>
      <w:tr w:rsidR="0036113A" w:rsidTr="000E1EF4">
        <w:trPr>
          <w:trHeight w:val="408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36113A" w:rsidRPr="002D0118" w:rsidRDefault="0036113A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968" w:type="pct"/>
            <w:vAlign w:val="center"/>
          </w:tcPr>
          <w:p w:rsidR="0036113A" w:rsidRDefault="0036113A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Potvrde Porezne uprave da li je korisnik u sustavu PDV-a.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36113A" w:rsidRPr="00127C3A" w:rsidRDefault="0036113A" w:rsidP="00E11367"/>
        </w:tc>
      </w:tr>
      <w:tr w:rsidR="00FA60C0" w:rsidTr="000E1EF4">
        <w:trPr>
          <w:trHeight w:val="408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968" w:type="pct"/>
            <w:vAlign w:val="center"/>
          </w:tcPr>
          <w:p w:rsidR="00FA60C0" w:rsidRPr="002D0118" w:rsidRDefault="00FA60C0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Originali računa</w:t>
            </w:r>
            <w:r w:rsidR="00DA100A">
              <w:rPr>
                <w:bCs/>
                <w:sz w:val="20"/>
                <w:szCs w:val="20"/>
              </w:rPr>
              <w:t>/Kupoprodajni Ugovor</w:t>
            </w:r>
            <w:r>
              <w:rPr>
                <w:bCs/>
                <w:sz w:val="20"/>
                <w:szCs w:val="20"/>
              </w:rPr>
              <w:t xml:space="preserve"> iz Z</w:t>
            </w:r>
            <w:r w:rsidRPr="002D0118">
              <w:rPr>
                <w:bCs/>
                <w:sz w:val="20"/>
                <w:szCs w:val="20"/>
              </w:rPr>
              <w:t>ahtjeva za isplatu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FA60C0" w:rsidRPr="00127C3A" w:rsidRDefault="00FA60C0" w:rsidP="00E11367"/>
        </w:tc>
      </w:tr>
      <w:tr w:rsidR="00FA60C0" w:rsidTr="000E1EF4">
        <w:trPr>
          <w:trHeight w:val="440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968" w:type="pct"/>
            <w:vAlign w:val="center"/>
          </w:tcPr>
          <w:p w:rsidR="00FA60C0" w:rsidRPr="002D0118" w:rsidRDefault="00215D0F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Predračun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FA60C0" w:rsidRPr="00127C3A" w:rsidRDefault="00FA60C0" w:rsidP="00E11367"/>
        </w:tc>
      </w:tr>
      <w:tr w:rsidR="00FA60C0" w:rsidTr="000E1EF4">
        <w:trPr>
          <w:trHeight w:val="226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968" w:type="pct"/>
            <w:vAlign w:val="center"/>
          </w:tcPr>
          <w:p w:rsidR="00FA60C0" w:rsidRPr="002D0118" w:rsidRDefault="00215D0F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Dne</w:t>
            </w:r>
            <w:r w:rsidR="00FA60C0">
              <w:rPr>
                <w:bCs/>
                <w:sz w:val="20"/>
                <w:szCs w:val="20"/>
              </w:rPr>
              <w:t>vno</w:t>
            </w:r>
            <w:r>
              <w:rPr>
                <w:bCs/>
                <w:sz w:val="20"/>
                <w:szCs w:val="20"/>
              </w:rPr>
              <w:t xml:space="preserve"> informativni</w:t>
            </w:r>
            <w:r w:rsidR="00FA60C0" w:rsidRPr="002D0118">
              <w:rPr>
                <w:bCs/>
                <w:sz w:val="20"/>
                <w:szCs w:val="20"/>
              </w:rPr>
              <w:t xml:space="preserve"> izva</w:t>
            </w:r>
            <w:r>
              <w:rPr>
                <w:bCs/>
                <w:sz w:val="20"/>
                <w:szCs w:val="20"/>
              </w:rPr>
              <w:t>dak</w:t>
            </w:r>
            <w:r w:rsidR="00FA60C0" w:rsidRPr="002D0118">
              <w:rPr>
                <w:bCs/>
                <w:sz w:val="20"/>
                <w:szCs w:val="20"/>
              </w:rPr>
              <w:t xml:space="preserve"> o prometu i stanju računa za  tuzemna plaćanja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FA60C0" w:rsidRPr="00127C3A" w:rsidRDefault="00FA60C0" w:rsidP="00E11367"/>
        </w:tc>
      </w:tr>
      <w:tr w:rsidR="00FA60C0" w:rsidTr="000E1EF4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968" w:type="pct"/>
            <w:vAlign w:val="center"/>
          </w:tcPr>
          <w:p w:rsidR="00FA60C0" w:rsidRPr="002D0118" w:rsidRDefault="00215D0F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</w:t>
            </w:r>
            <w:r w:rsidR="00FA60C0" w:rsidRPr="002D0118">
              <w:rPr>
                <w:bCs/>
                <w:sz w:val="20"/>
                <w:szCs w:val="20"/>
              </w:rPr>
              <w:t>okument banke koji dokazuje plaćanj</w:t>
            </w:r>
            <w:r w:rsidR="00FA60C0">
              <w:rPr>
                <w:bCs/>
                <w:sz w:val="20"/>
                <w:szCs w:val="20"/>
              </w:rPr>
              <w:t>e u inozemstvo u stranoj valuti (</w:t>
            </w:r>
            <w:r w:rsidR="00FA60C0" w:rsidRPr="002D0118">
              <w:rPr>
                <w:bCs/>
                <w:sz w:val="20"/>
                <w:szCs w:val="20"/>
              </w:rPr>
              <w:t>SWIFT</w:t>
            </w:r>
            <w:r w:rsidR="00FA60C0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FA60C0" w:rsidRPr="00127C3A" w:rsidRDefault="00FA60C0" w:rsidP="00E11367"/>
        </w:tc>
      </w:tr>
      <w:tr w:rsidR="00FA60C0" w:rsidTr="000E1EF4"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968" w:type="pct"/>
            <w:vAlign w:val="center"/>
          </w:tcPr>
          <w:p w:rsidR="00FA60C0" w:rsidRPr="002D0118" w:rsidRDefault="00FA60C0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Bankovna potvrda</w:t>
            </w:r>
            <w:r w:rsidRPr="002D0118">
              <w:rPr>
                <w:bCs/>
                <w:sz w:val="20"/>
                <w:szCs w:val="20"/>
              </w:rPr>
              <w:t xml:space="preserve"> o ŽR za račune plaćene sa ŽR </w:t>
            </w:r>
            <w:r>
              <w:rPr>
                <w:bCs/>
                <w:sz w:val="20"/>
                <w:szCs w:val="20"/>
              </w:rPr>
              <w:t>različitog od onog navedenog u Z</w:t>
            </w:r>
            <w:r w:rsidRPr="002D0118">
              <w:rPr>
                <w:bCs/>
                <w:sz w:val="20"/>
                <w:szCs w:val="20"/>
              </w:rPr>
              <w:t>ahtjevu za isplatu</w:t>
            </w:r>
            <w:r>
              <w:rPr>
                <w:bCs/>
                <w:sz w:val="20"/>
                <w:szCs w:val="20"/>
              </w:rPr>
              <w:t>,</w:t>
            </w:r>
            <w:r w:rsidRPr="002D0118">
              <w:rPr>
                <w:bCs/>
                <w:sz w:val="20"/>
                <w:szCs w:val="20"/>
              </w:rPr>
              <w:t xml:space="preserve"> ne starij</w:t>
            </w:r>
            <w:r>
              <w:rPr>
                <w:bCs/>
                <w:sz w:val="20"/>
                <w:szCs w:val="20"/>
              </w:rPr>
              <w:t>a od 30 dana od dana podnošenja Z</w:t>
            </w:r>
            <w:r w:rsidRPr="002D0118">
              <w:rPr>
                <w:bCs/>
                <w:sz w:val="20"/>
                <w:szCs w:val="20"/>
              </w:rPr>
              <w:t>ahtjeva za isplatu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FA60C0" w:rsidRPr="00127C3A" w:rsidRDefault="00FA60C0" w:rsidP="00E11367"/>
        </w:tc>
      </w:tr>
      <w:tr w:rsidR="00FA60C0" w:rsidTr="000E1EF4">
        <w:trPr>
          <w:trHeight w:val="38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968" w:type="pct"/>
            <w:vAlign w:val="center"/>
          </w:tcPr>
          <w:p w:rsidR="00FA60C0" w:rsidRPr="002D0118" w:rsidRDefault="00FA60C0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Bankovna</w:t>
            </w:r>
            <w:r w:rsidRPr="002D0118">
              <w:rPr>
                <w:bCs/>
                <w:sz w:val="20"/>
                <w:szCs w:val="20"/>
              </w:rPr>
              <w:t xml:space="preserve"> potvrd</w:t>
            </w:r>
            <w:r>
              <w:rPr>
                <w:bCs/>
                <w:sz w:val="20"/>
                <w:szCs w:val="20"/>
              </w:rPr>
              <w:t>a</w:t>
            </w:r>
            <w:r w:rsidRPr="002D0118">
              <w:rPr>
                <w:bCs/>
                <w:sz w:val="20"/>
                <w:szCs w:val="20"/>
              </w:rPr>
              <w:t xml:space="preserve"> za ŽR naveden u Zahtjevu za isplatu </w:t>
            </w:r>
            <w:r>
              <w:rPr>
                <w:bCs/>
                <w:sz w:val="20"/>
                <w:szCs w:val="20"/>
              </w:rPr>
              <w:t>/Preslika k</w:t>
            </w:r>
            <w:r w:rsidRPr="002D0118">
              <w:rPr>
                <w:bCs/>
                <w:sz w:val="20"/>
                <w:szCs w:val="20"/>
              </w:rPr>
              <w:t>arton</w:t>
            </w:r>
            <w:r>
              <w:rPr>
                <w:bCs/>
                <w:sz w:val="20"/>
                <w:szCs w:val="20"/>
              </w:rPr>
              <w:t>a</w:t>
            </w:r>
            <w:r w:rsidRPr="002D0118">
              <w:rPr>
                <w:bCs/>
                <w:sz w:val="20"/>
                <w:szCs w:val="20"/>
              </w:rPr>
              <w:t xml:space="preserve"> deponiranih potpisa</w:t>
            </w:r>
            <w:r>
              <w:rPr>
                <w:bCs/>
                <w:sz w:val="20"/>
                <w:szCs w:val="20"/>
              </w:rPr>
              <w:t xml:space="preserve"> ovjerena od banke</w:t>
            </w:r>
            <w:r w:rsidR="004B1DDE">
              <w:rPr>
                <w:bCs/>
                <w:sz w:val="20"/>
                <w:szCs w:val="20"/>
              </w:rPr>
              <w:t xml:space="preserve"> </w:t>
            </w:r>
            <w:r w:rsidR="004B1DDE" w:rsidRPr="002D0118">
              <w:rPr>
                <w:bCs/>
                <w:sz w:val="20"/>
                <w:szCs w:val="20"/>
              </w:rPr>
              <w:t>ne starij</w:t>
            </w:r>
            <w:r w:rsidR="004B1DDE">
              <w:rPr>
                <w:bCs/>
                <w:sz w:val="20"/>
                <w:szCs w:val="20"/>
              </w:rPr>
              <w:t>a od 30 dana od dana podnošenja Z</w:t>
            </w:r>
            <w:r w:rsidR="004B1DDE" w:rsidRPr="002D0118">
              <w:rPr>
                <w:bCs/>
                <w:sz w:val="20"/>
                <w:szCs w:val="20"/>
              </w:rPr>
              <w:t>ahtjeva za isplatu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FA60C0" w:rsidRPr="00127C3A" w:rsidRDefault="00FA60C0" w:rsidP="00E11367"/>
        </w:tc>
      </w:tr>
      <w:tr w:rsidR="00FA60C0" w:rsidTr="000E1EF4">
        <w:trPr>
          <w:trHeight w:val="408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968" w:type="pct"/>
            <w:vAlign w:val="center"/>
          </w:tcPr>
          <w:p w:rsidR="00FA60C0" w:rsidRPr="002D0118" w:rsidRDefault="006F392C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Ugovor o kreditu i svi ugovori vezani</w:t>
            </w:r>
            <w:r w:rsidR="00FA60C0" w:rsidRPr="002D0118">
              <w:rPr>
                <w:bCs/>
                <w:sz w:val="20"/>
                <w:szCs w:val="20"/>
              </w:rPr>
              <w:t xml:space="preserve"> uz plaćanje (Ugovori o cesiji/akreditivi)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FA60C0" w:rsidRPr="00127C3A" w:rsidRDefault="00FA60C0" w:rsidP="00E11367"/>
        </w:tc>
      </w:tr>
      <w:tr w:rsidR="00FA60C0" w:rsidTr="000E1EF4">
        <w:trPr>
          <w:trHeight w:val="325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968" w:type="pct"/>
            <w:vAlign w:val="center"/>
          </w:tcPr>
          <w:p w:rsidR="00FA60C0" w:rsidRPr="00DF1831" w:rsidRDefault="006F392C" w:rsidP="009230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DF1831" w:rsidRPr="00DF1831">
              <w:rPr>
                <w:sz w:val="20"/>
                <w:szCs w:val="20"/>
              </w:rPr>
              <w:t>otvrda banke koja dokazuje da su svi računi plaćeni iz kredita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FA60C0" w:rsidRPr="00127C3A" w:rsidRDefault="00FA60C0" w:rsidP="00E11367"/>
        </w:tc>
      </w:tr>
      <w:tr w:rsidR="00FA60C0" w:rsidTr="000E1EF4">
        <w:trPr>
          <w:trHeight w:val="407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FA60C0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968" w:type="pct"/>
            <w:vAlign w:val="center"/>
          </w:tcPr>
          <w:p w:rsidR="00FA60C0" w:rsidRPr="002D0118" w:rsidRDefault="006F392C" w:rsidP="00F16B6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Pravomoćna </w:t>
            </w:r>
            <w:r w:rsidR="00FA60C0" w:rsidRPr="002D0118">
              <w:rPr>
                <w:bCs/>
                <w:sz w:val="20"/>
                <w:szCs w:val="20"/>
              </w:rPr>
              <w:t>Uporabna dozvola ili drugi odgovarajući dokument u skladu sa Zakonom o gradnji</w:t>
            </w:r>
            <w:r w:rsidR="004B1DDE">
              <w:rPr>
                <w:bCs/>
                <w:sz w:val="20"/>
                <w:szCs w:val="20"/>
              </w:rPr>
              <w:t xml:space="preserve"> (</w:t>
            </w:r>
            <w:r w:rsidR="00C749EA">
              <w:rPr>
                <w:bCs/>
                <w:sz w:val="20"/>
                <w:szCs w:val="20"/>
              </w:rPr>
              <w:t>potrebno samo kod zadnje isplate)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FA60C0" w:rsidRPr="00127C3A" w:rsidRDefault="00FA60C0" w:rsidP="00E11367"/>
        </w:tc>
      </w:tr>
      <w:tr w:rsidR="00AB30C7" w:rsidTr="000E1EF4">
        <w:trPr>
          <w:trHeight w:val="43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AB30C7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3968" w:type="pct"/>
            <w:vAlign w:val="center"/>
          </w:tcPr>
          <w:p w:rsidR="00AB30C7" w:rsidRDefault="004B1DDE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Potvrda sudskog vještaka (</w:t>
            </w:r>
            <w:r w:rsidR="00AB30C7">
              <w:rPr>
                <w:bCs/>
                <w:sz w:val="20"/>
                <w:szCs w:val="20"/>
              </w:rPr>
              <w:t xml:space="preserve"> u slučaju sadnje višegodišnjeg bilja na drugoj katarstarskoj čestici) 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AB30C7" w:rsidRDefault="00AB30C7" w:rsidP="00E11367"/>
        </w:tc>
      </w:tr>
      <w:tr w:rsidR="00B83B99" w:rsidTr="000E1EF4">
        <w:trPr>
          <w:trHeight w:val="43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B83B99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3968" w:type="pct"/>
            <w:vAlign w:val="center"/>
          </w:tcPr>
          <w:p w:rsidR="00B83B99" w:rsidRPr="002D0118" w:rsidRDefault="00530BCB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Izvadak </w:t>
            </w:r>
            <w:r w:rsidR="00DF1831">
              <w:rPr>
                <w:bCs/>
                <w:sz w:val="20"/>
                <w:szCs w:val="20"/>
              </w:rPr>
              <w:t>iz zemljišnih knjiga kao dokaz prava vlasništva korisnika/Ugovor o najmu/Ugovor za zemljište za koje je stečeno pravo koncesija/produživanja/zakupa/služnosti važeći najmanje 5 godina od dana podnošenja zahtjeva za potporu (u slučaju sadnje višegodišnjeg bilja na drugoj katarstarskoj čestici)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B83B99" w:rsidRPr="00127C3A" w:rsidRDefault="00B83B99" w:rsidP="00E11367"/>
        </w:tc>
      </w:tr>
      <w:tr w:rsidR="00541E99" w:rsidTr="000E1EF4"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541E99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3968" w:type="pct"/>
            <w:vAlign w:val="center"/>
          </w:tcPr>
          <w:p w:rsidR="0036113A" w:rsidRDefault="0036113A" w:rsidP="00530BCB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Prometna dozvola</w:t>
            </w:r>
          </w:p>
          <w:p w:rsidR="00541E99" w:rsidRPr="002D0118" w:rsidRDefault="0036113A" w:rsidP="00530BCB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(za ulaganja u traktore,</w:t>
            </w:r>
            <w:r w:rsidR="009530D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kombajne i priključke)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541E99" w:rsidRPr="00127C3A" w:rsidRDefault="00541E99" w:rsidP="00E11367"/>
        </w:tc>
      </w:tr>
      <w:tr w:rsidR="00541E99" w:rsidTr="000E1EF4">
        <w:trPr>
          <w:trHeight w:val="399"/>
        </w:trPr>
        <w:tc>
          <w:tcPr>
            <w:tcW w:w="363" w:type="pct"/>
            <w:tcBorders>
              <w:left w:val="double" w:sz="4" w:space="0" w:color="auto"/>
            </w:tcBorders>
            <w:vAlign w:val="center"/>
          </w:tcPr>
          <w:p w:rsidR="00541E99" w:rsidRPr="002D0118" w:rsidRDefault="006C1CBE" w:rsidP="006D7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3968" w:type="pct"/>
            <w:vAlign w:val="center"/>
          </w:tcPr>
          <w:p w:rsidR="00541E99" w:rsidRPr="002D0118" w:rsidRDefault="00630BD5" w:rsidP="009230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Ugovorena polica osiguravajućeg društva s</w:t>
            </w:r>
            <w:r w:rsidR="003525B0">
              <w:rPr>
                <w:bCs/>
                <w:sz w:val="20"/>
                <w:szCs w:val="20"/>
              </w:rPr>
              <w:t>a</w:t>
            </w:r>
            <w:r>
              <w:rPr>
                <w:bCs/>
                <w:sz w:val="20"/>
                <w:szCs w:val="20"/>
              </w:rPr>
              <w:t xml:space="preserve"> specifikacijom za isplaćene troškove (u slučaju da korisnik posjeduje Policu osiguravajućeg društva)</w:t>
            </w:r>
          </w:p>
        </w:tc>
        <w:tc>
          <w:tcPr>
            <w:tcW w:w="668" w:type="pct"/>
            <w:tcBorders>
              <w:right w:val="double" w:sz="4" w:space="0" w:color="auto"/>
            </w:tcBorders>
            <w:vAlign w:val="center"/>
          </w:tcPr>
          <w:p w:rsidR="00541E99" w:rsidRPr="00127C3A" w:rsidRDefault="00541E99" w:rsidP="00E11367"/>
        </w:tc>
      </w:tr>
    </w:tbl>
    <w:p w:rsidR="00FA60C0" w:rsidRPr="003525B0" w:rsidRDefault="00FA60C0" w:rsidP="003525B0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3525B0">
        <w:rPr>
          <w:rFonts w:ascii="Times New Roman" w:eastAsia="Times New Roman" w:hAnsi="Times New Roman"/>
          <w:sz w:val="18"/>
          <w:szCs w:val="18"/>
        </w:rPr>
        <w:t>Napomena za korisni</w:t>
      </w:r>
      <w:r w:rsidR="009530DD">
        <w:rPr>
          <w:rFonts w:ascii="Times New Roman" w:eastAsia="Times New Roman" w:hAnsi="Times New Roman"/>
          <w:sz w:val="18"/>
          <w:szCs w:val="18"/>
        </w:rPr>
        <w:t>ka: Potrebne dokumente označiti</w:t>
      </w:r>
      <w:r w:rsidRPr="003525B0">
        <w:rPr>
          <w:rFonts w:ascii="Times New Roman" w:eastAsia="Times New Roman" w:hAnsi="Times New Roman"/>
          <w:sz w:val="18"/>
          <w:szCs w:val="18"/>
        </w:rPr>
        <w:t xml:space="preserve"> X</w:t>
      </w:r>
    </w:p>
    <w:sectPr w:rsidR="00FA60C0" w:rsidRPr="003525B0" w:rsidSect="000E1EF4">
      <w:pgSz w:w="11906" w:h="16838"/>
      <w:pgMar w:top="3084" w:right="1418" w:bottom="1418" w:left="1418" w:header="1134" w:footer="10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73A" w:rsidRDefault="00BE373A" w:rsidP="00336C0E">
      <w:pPr>
        <w:spacing w:after="0" w:line="240" w:lineRule="auto"/>
      </w:pPr>
      <w:r>
        <w:separator/>
      </w:r>
    </w:p>
  </w:endnote>
  <w:endnote w:type="continuationSeparator" w:id="0">
    <w:p w:rsidR="00BE373A" w:rsidRDefault="00BE373A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EF4" w:rsidRDefault="000E1E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Pr="00DF5331" w:rsidRDefault="00BE373A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A7B673AFB69A4C5FB9DCF83716563D9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16B6C">
          <w:t>L2_PV_O5_5.2_v1.3_2015717</w:t>
        </w:r>
      </w:sdtContent>
    </w:sdt>
    <w:r w:rsidR="000E1EF4">
      <w:tab/>
    </w:r>
    <w:r w:rsidR="000E1EF4">
      <w:tab/>
    </w:r>
    <w:r w:rsidR="000E1EF4">
      <w:tab/>
    </w:r>
    <w:r w:rsidR="000E1EF4">
      <w:fldChar w:fldCharType="begin"/>
    </w:r>
    <w:r w:rsidR="000E1EF4">
      <w:instrText xml:space="preserve"> PAGE   \* MERGEFORMAT </w:instrText>
    </w:r>
    <w:r w:rsidR="000E1EF4">
      <w:fldChar w:fldCharType="separate"/>
    </w:r>
    <w:r w:rsidR="00164B8C">
      <w:rPr>
        <w:noProof/>
      </w:rPr>
      <w:t>2</w:t>
    </w:r>
    <w:r w:rsidR="000E1EF4">
      <w:fldChar w:fldCharType="end"/>
    </w:r>
    <w:r w:rsidR="000E1EF4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164B8C">
      <w:rPr>
        <w:noProof/>
      </w:rPr>
      <w:t>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Default="00BE373A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6F392C">
      <w:rPr>
        <w:noProof/>
      </w:rPr>
      <w:t>L2_PV_O5.docx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6F392C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73A" w:rsidRDefault="00BE373A" w:rsidP="00336C0E">
      <w:pPr>
        <w:spacing w:after="0" w:line="240" w:lineRule="auto"/>
      </w:pPr>
      <w:r>
        <w:separator/>
      </w:r>
    </w:p>
  </w:footnote>
  <w:footnote w:type="continuationSeparator" w:id="0">
    <w:p w:rsidR="00BE373A" w:rsidRDefault="00BE373A" w:rsidP="00336C0E">
      <w:pPr>
        <w:spacing w:after="0" w:line="240" w:lineRule="auto"/>
      </w:pPr>
      <w:r>
        <w:continuationSeparator/>
      </w:r>
    </w:p>
  </w:footnote>
  <w:footnote w:id="1">
    <w:p w:rsidR="00306696" w:rsidRPr="003525B0" w:rsidRDefault="00306696" w:rsidP="00306696">
      <w:pPr>
        <w:pStyle w:val="FootnoteText"/>
        <w:rPr>
          <w:rFonts w:ascii="Times New Roman" w:eastAsia="Times New Roman" w:hAnsi="Times New Roman"/>
          <w:sz w:val="18"/>
          <w:szCs w:val="18"/>
        </w:rPr>
      </w:pPr>
      <w:r>
        <w:rPr>
          <w:rStyle w:val="FootnoteReference"/>
        </w:rPr>
        <w:footnoteRef/>
      </w:r>
      <w:r w:rsidR="00B16D97">
        <w:t>Ukupan iznos svih plaćenih računa u HRK (iz Izjave o izdacima, stupac H označen *u slučaju kad je korisnik u sustavu PDV-a; stupac J označen ** u slučaju kad korisnik nije u sustavu PDV-a) x postotak (%) iz Odluke ( ne smije premašiti iznos iz reda 8)</w:t>
      </w:r>
      <w:r w:rsidR="0063404E">
        <w:t xml:space="preserve">; </w:t>
      </w:r>
      <w:r w:rsidR="0051796D">
        <w:rPr>
          <w:rFonts w:ascii="Times New Roman" w:eastAsia="Times New Roman" w:hAnsi="Times New Roman"/>
          <w:sz w:val="18"/>
          <w:szCs w:val="18"/>
        </w:rPr>
        <w:t>kod Zahtjeva za isplatu I rate iznos ne</w:t>
      </w:r>
      <w:r w:rsidR="00DA0EC8">
        <w:rPr>
          <w:rFonts w:ascii="Times New Roman" w:eastAsia="Times New Roman" w:hAnsi="Times New Roman"/>
          <w:sz w:val="18"/>
          <w:szCs w:val="18"/>
        </w:rPr>
        <w:t xml:space="preserve"> </w:t>
      </w:r>
      <w:r w:rsidR="0051796D">
        <w:rPr>
          <w:rFonts w:ascii="Times New Roman" w:eastAsia="Times New Roman" w:hAnsi="Times New Roman"/>
          <w:sz w:val="18"/>
          <w:szCs w:val="18"/>
        </w:rPr>
        <w:t>smije premašiti 50%</w:t>
      </w:r>
      <w:r w:rsidR="000D46EC">
        <w:rPr>
          <w:rFonts w:ascii="Times New Roman" w:eastAsia="Times New Roman" w:hAnsi="Times New Roman"/>
          <w:sz w:val="18"/>
          <w:szCs w:val="18"/>
        </w:rPr>
        <w:t xml:space="preserve"> iznosa</w:t>
      </w:r>
      <w:r w:rsidR="0051796D">
        <w:rPr>
          <w:rFonts w:ascii="Times New Roman" w:eastAsia="Times New Roman" w:hAnsi="Times New Roman"/>
          <w:sz w:val="18"/>
          <w:szCs w:val="18"/>
        </w:rPr>
        <w:t xml:space="preserve"> iz reda 8.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EF4" w:rsidRDefault="000E1EF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306FF759" wp14:editId="5270D8F6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E404815" wp14:editId="131A2AF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A7F"/>
    <w:rsid w:val="00014E65"/>
    <w:rsid w:val="00042841"/>
    <w:rsid w:val="00043A99"/>
    <w:rsid w:val="00053900"/>
    <w:rsid w:val="00064B4E"/>
    <w:rsid w:val="00071A06"/>
    <w:rsid w:val="000B1E10"/>
    <w:rsid w:val="000B61C1"/>
    <w:rsid w:val="000B7985"/>
    <w:rsid w:val="000D1B7E"/>
    <w:rsid w:val="000D46EC"/>
    <w:rsid w:val="000E1EF4"/>
    <w:rsid w:val="000F07B2"/>
    <w:rsid w:val="00164B8C"/>
    <w:rsid w:val="0017478B"/>
    <w:rsid w:val="00175795"/>
    <w:rsid w:val="001938BA"/>
    <w:rsid w:val="001A7F88"/>
    <w:rsid w:val="001B2A7F"/>
    <w:rsid w:val="001D107B"/>
    <w:rsid w:val="00207886"/>
    <w:rsid w:val="00211BCC"/>
    <w:rsid w:val="00215D0F"/>
    <w:rsid w:val="00230E02"/>
    <w:rsid w:val="002415BA"/>
    <w:rsid w:val="002541E6"/>
    <w:rsid w:val="002671E8"/>
    <w:rsid w:val="00272D9C"/>
    <w:rsid w:val="00273B94"/>
    <w:rsid w:val="00284A1D"/>
    <w:rsid w:val="002A28DF"/>
    <w:rsid w:val="002A690A"/>
    <w:rsid w:val="002B2929"/>
    <w:rsid w:val="002B68E1"/>
    <w:rsid w:val="002E614D"/>
    <w:rsid w:val="002F6D7C"/>
    <w:rsid w:val="00303D22"/>
    <w:rsid w:val="00306696"/>
    <w:rsid w:val="00320BAB"/>
    <w:rsid w:val="003250D0"/>
    <w:rsid w:val="00336C0E"/>
    <w:rsid w:val="003437EE"/>
    <w:rsid w:val="003525B0"/>
    <w:rsid w:val="0036070E"/>
    <w:rsid w:val="0036113A"/>
    <w:rsid w:val="0036339A"/>
    <w:rsid w:val="00372431"/>
    <w:rsid w:val="003756DC"/>
    <w:rsid w:val="00375E19"/>
    <w:rsid w:val="0038508E"/>
    <w:rsid w:val="003866A9"/>
    <w:rsid w:val="003A41DD"/>
    <w:rsid w:val="003B43A3"/>
    <w:rsid w:val="003C05EA"/>
    <w:rsid w:val="003C607D"/>
    <w:rsid w:val="003D2226"/>
    <w:rsid w:val="004359CC"/>
    <w:rsid w:val="0044632C"/>
    <w:rsid w:val="00453963"/>
    <w:rsid w:val="00455378"/>
    <w:rsid w:val="00460963"/>
    <w:rsid w:val="004673DF"/>
    <w:rsid w:val="00477A69"/>
    <w:rsid w:val="00481B68"/>
    <w:rsid w:val="004A7949"/>
    <w:rsid w:val="004B04D2"/>
    <w:rsid w:val="004B08AD"/>
    <w:rsid w:val="004B1DDE"/>
    <w:rsid w:val="004D0C57"/>
    <w:rsid w:val="004E6207"/>
    <w:rsid w:val="004F1185"/>
    <w:rsid w:val="00501543"/>
    <w:rsid w:val="00506F24"/>
    <w:rsid w:val="005173FB"/>
    <w:rsid w:val="0051796D"/>
    <w:rsid w:val="0052558A"/>
    <w:rsid w:val="00530BCB"/>
    <w:rsid w:val="00533D21"/>
    <w:rsid w:val="00541E99"/>
    <w:rsid w:val="005529EC"/>
    <w:rsid w:val="0057330A"/>
    <w:rsid w:val="00595105"/>
    <w:rsid w:val="00595EF9"/>
    <w:rsid w:val="005B0059"/>
    <w:rsid w:val="005C52FD"/>
    <w:rsid w:val="005E1128"/>
    <w:rsid w:val="005E2704"/>
    <w:rsid w:val="005E5928"/>
    <w:rsid w:val="005E672E"/>
    <w:rsid w:val="005F4D73"/>
    <w:rsid w:val="00606FCC"/>
    <w:rsid w:val="00630BD5"/>
    <w:rsid w:val="0063404E"/>
    <w:rsid w:val="006354B4"/>
    <w:rsid w:val="00647D08"/>
    <w:rsid w:val="00651208"/>
    <w:rsid w:val="00655CE5"/>
    <w:rsid w:val="006705C4"/>
    <w:rsid w:val="00676EB6"/>
    <w:rsid w:val="006A5010"/>
    <w:rsid w:val="006B6FE1"/>
    <w:rsid w:val="006C1CBE"/>
    <w:rsid w:val="006D5C25"/>
    <w:rsid w:val="006D7359"/>
    <w:rsid w:val="006F0AC9"/>
    <w:rsid w:val="006F392C"/>
    <w:rsid w:val="00701671"/>
    <w:rsid w:val="00711591"/>
    <w:rsid w:val="0072194F"/>
    <w:rsid w:val="00730CAE"/>
    <w:rsid w:val="007346AC"/>
    <w:rsid w:val="007474EB"/>
    <w:rsid w:val="007629BE"/>
    <w:rsid w:val="00766E49"/>
    <w:rsid w:val="007958DB"/>
    <w:rsid w:val="007A5A9E"/>
    <w:rsid w:val="007D6268"/>
    <w:rsid w:val="007D7125"/>
    <w:rsid w:val="0081658B"/>
    <w:rsid w:val="00837743"/>
    <w:rsid w:val="00846762"/>
    <w:rsid w:val="00847418"/>
    <w:rsid w:val="0085069F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230B7"/>
    <w:rsid w:val="00932277"/>
    <w:rsid w:val="009431E9"/>
    <w:rsid w:val="009515CF"/>
    <w:rsid w:val="009530DD"/>
    <w:rsid w:val="0096672E"/>
    <w:rsid w:val="009B3C9A"/>
    <w:rsid w:val="009B5FA6"/>
    <w:rsid w:val="00A23483"/>
    <w:rsid w:val="00A40CC6"/>
    <w:rsid w:val="00A5205D"/>
    <w:rsid w:val="00AB30C7"/>
    <w:rsid w:val="00AB3624"/>
    <w:rsid w:val="00AD5DBD"/>
    <w:rsid w:val="00AE66C1"/>
    <w:rsid w:val="00B00854"/>
    <w:rsid w:val="00B16AB6"/>
    <w:rsid w:val="00B16D97"/>
    <w:rsid w:val="00B83B99"/>
    <w:rsid w:val="00B95B0F"/>
    <w:rsid w:val="00BB72CC"/>
    <w:rsid w:val="00BD5E1D"/>
    <w:rsid w:val="00BE373A"/>
    <w:rsid w:val="00BF0389"/>
    <w:rsid w:val="00C13DE0"/>
    <w:rsid w:val="00C55FF1"/>
    <w:rsid w:val="00C749EA"/>
    <w:rsid w:val="00C804D4"/>
    <w:rsid w:val="00C954DD"/>
    <w:rsid w:val="00CA5E07"/>
    <w:rsid w:val="00CA63D9"/>
    <w:rsid w:val="00CE1C19"/>
    <w:rsid w:val="00CF7745"/>
    <w:rsid w:val="00D003D6"/>
    <w:rsid w:val="00D17F24"/>
    <w:rsid w:val="00D2586B"/>
    <w:rsid w:val="00D32222"/>
    <w:rsid w:val="00D601BE"/>
    <w:rsid w:val="00D62CE7"/>
    <w:rsid w:val="00D9040F"/>
    <w:rsid w:val="00DA0E74"/>
    <w:rsid w:val="00DA0EC8"/>
    <w:rsid w:val="00DA100A"/>
    <w:rsid w:val="00DE3996"/>
    <w:rsid w:val="00DF1831"/>
    <w:rsid w:val="00DF5331"/>
    <w:rsid w:val="00DF6B67"/>
    <w:rsid w:val="00E20303"/>
    <w:rsid w:val="00E22A92"/>
    <w:rsid w:val="00E26DC2"/>
    <w:rsid w:val="00E34750"/>
    <w:rsid w:val="00E3640D"/>
    <w:rsid w:val="00E36793"/>
    <w:rsid w:val="00E40434"/>
    <w:rsid w:val="00E66270"/>
    <w:rsid w:val="00E864B9"/>
    <w:rsid w:val="00E9685D"/>
    <w:rsid w:val="00E97F80"/>
    <w:rsid w:val="00EA513F"/>
    <w:rsid w:val="00EA71C9"/>
    <w:rsid w:val="00EC1CC6"/>
    <w:rsid w:val="00ED5CEE"/>
    <w:rsid w:val="00EE1B88"/>
    <w:rsid w:val="00EE76FB"/>
    <w:rsid w:val="00EF1E2D"/>
    <w:rsid w:val="00EF360C"/>
    <w:rsid w:val="00EF6198"/>
    <w:rsid w:val="00F00D1C"/>
    <w:rsid w:val="00F048A9"/>
    <w:rsid w:val="00F1065B"/>
    <w:rsid w:val="00F16B6C"/>
    <w:rsid w:val="00F22CAA"/>
    <w:rsid w:val="00F300D3"/>
    <w:rsid w:val="00F36346"/>
    <w:rsid w:val="00F56657"/>
    <w:rsid w:val="00F65A21"/>
    <w:rsid w:val="00F84896"/>
    <w:rsid w:val="00F94EAB"/>
    <w:rsid w:val="00FA31A5"/>
    <w:rsid w:val="00FA60C0"/>
    <w:rsid w:val="00FC7927"/>
    <w:rsid w:val="00FC7AFD"/>
    <w:rsid w:val="00FD33A4"/>
    <w:rsid w:val="00FE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2DF692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glossaryDocument" Target="glossary/document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obrasca%20wor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6612751478D46E8ABF69A661981B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52A22-FE71-4844-8264-9166466A4B77}"/>
      </w:docPartPr>
      <w:docPartBody>
        <w:p w:rsidR="00C14427" w:rsidRDefault="00C14427">
          <w:pPr>
            <w:pStyle w:val="26612751478D46E8ABF69A661981B88D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A7B673AFB69A4C5FB9DCF83716563D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0BCDE-BC23-4A2F-9B9E-8AE838BB80FD}"/>
      </w:docPartPr>
      <w:docPartBody>
        <w:p w:rsidR="00C14427" w:rsidRDefault="00C14427">
          <w:pPr>
            <w:pStyle w:val="A7B673AFB69A4C5FB9DCF83716563D9E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27"/>
    <w:rsid w:val="00881C7A"/>
    <w:rsid w:val="00AF62AB"/>
    <w:rsid w:val="00C1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3CCE4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6612751478D46E8ABF69A661981B88D">
    <w:name w:val="26612751478D46E8ABF69A661981B88D"/>
  </w:style>
  <w:style w:type="paragraph" w:customStyle="1" w:styleId="A7B673AFB69A4C5FB9DCF83716563D9E">
    <w:name w:val="A7B673AFB69A4C5FB9DCF83716563D9E"/>
  </w:style>
  <w:style w:type="paragraph" w:customStyle="1" w:styleId="C9BAB788C79F4C65A3B949AA8670F912">
    <w:name w:val="C9BAB788C79F4C65A3B949AA8670F912"/>
    <w:rsid w:val="00AF62A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6612751478D46E8ABF69A661981B88D">
    <w:name w:val="26612751478D46E8ABF69A661981B88D"/>
  </w:style>
  <w:style w:type="paragraph" w:customStyle="1" w:styleId="A7B673AFB69A4C5FB9DCF83716563D9E">
    <w:name w:val="A7B673AFB69A4C5FB9DCF83716563D9E"/>
  </w:style>
  <w:style w:type="paragraph" w:customStyle="1" w:styleId="C9BAB788C79F4C65A3B949AA8670F912">
    <w:name w:val="C9BAB788C79F4C65A3B949AA8670F912"/>
    <w:rsid w:val="00AF62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A04975889D70384FAE89EA87725A5A2C" ma:contentTypeVersion="91" ma:contentTypeDescription="" ma:contentTypeScope="" ma:versionID="4ec8c6ca1e57512ea7bb3c7f2d69ca06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cd8458f70dae8df056c0160a861dd7bc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Naziv_x0020_na_x0020_engleskom_x0020_jeziku" minOccurs="0"/>
                <xsd:element ref="ns2:Šifra" minOccurs="0"/>
                <xsd:element ref="ns2:Datum_x0020_verzije" minOccurs="0"/>
                <xsd:element ref="ns2:Prilog_x0020_broj" minOccurs="0"/>
                <xsd:element ref="ns2:Status_x0020_verzije1" minOccurs="0"/>
                <xsd:element ref="ns2:Šifra_verzija_datum" minOccurs="0"/>
                <xsd:element ref="ns2:Kratica_x0020_OJ1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internalName="Kratica_x0020_OJ1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-_x0020_nova" ma:index="9" nillable="true" ma:displayName="Kratica sektora/službe-NOVO (choice)" ma:format="Dropdown" ma:internalName="Kratica_x0020_OJ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0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1" nillable="true" ma:displayName="Datum pripreme" ma:format="DateOnly" ma:internalName="Datum_x0020_pripreme">
      <xsd:simpleType>
        <xsd:restriction base="dms:DateTime"/>
      </xsd:simpleType>
    </xsd:element>
    <xsd:element name="Pripremio" ma:index="12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3" nillable="true" ma:displayName="Kratica OJ (Pripremio)" ma:format="Dropdown" ma:internalName="Kratica_x0020_OJ_x0020__x0028_Pripremio_x0029_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4" nillable="true" ma:displayName="Kratica OJ (Pripremio) - novo" ma:format="Dropdown" ma:internalName="Kratica_x0020_OJ_x0020__x0028_Pripremio_x0029_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Naziv prikaza procesa/landscape-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2015-07-16T22:00:00+00:00</Datum_x0020_verzije>
    <_dlc_DocId xmlns="45adb973-3738-4051-9417-704071a43e5d">VY2WPRCRYZME-5-6393</_dlc_DocId>
    <_dlc_DocIdUrl xmlns="45adb973-3738-4051-9417-704071a43e5d">
      <Url>http://sharepoint:8080/_layouts/DocIdRedir.aspx?ID=VY2WPRCRYZME-5-6393</Url>
      <Description>VY2WPRCRYZME-5-6393</Description>
    </_dlc_DocIdUrl>
    <Naziv_x0020_na_x0020_engleskom_x0020_jeziku xmlns="45adb973-3738-4051-9417-704071a43e5d" xsi:nil="true"/>
    <Šifra xmlns="45adb973-3738-4051-9417-704071a43e5d">L2_PV_O5_5.2</Šifra>
    <Status_x0020_verzije1 xmlns="45adb973-3738-4051-9417-704071a43e5d">(5) Važeća verzija</Status_x0020_verzije1>
    <Šifra_verzija_datum xmlns="45adb973-3738-4051-9417-704071a43e5d">L2_PV_O5_5.2_v1.3_2015717</Šifra_verzija_datum>
    <Broj_x0020_verzije xmlns="45adb973-3738-4051-9417-704071a43e5d">1.3</Broj_x0020_verzije>
    <Kratica_x0020_OJ1 xmlns="45adb973-3738-4051-9417-704071a43e5d" xsi:nil="true"/>
    <Pripremio xmlns="45adb973-3738-4051-9417-704071a43e5d">
      <UserInfo>
        <DisplayName>Marijana Karačić</DisplayName>
        <AccountId>648</AccountId>
        <AccountType/>
      </UserInfo>
    </Pripremio>
    <Datum_x0020_pripreme xmlns="45adb973-3738-4051-9417-704071a43e5d" xsi:nil="true"/>
    <Kratica_x0020_OJ_x0020__x0028_Pripremio_x0029_ xmlns="45adb973-3738-4051-9417-704071a43e5d">SSP</Kratica_x0020_OJ_x0020__x0028_Pripremio_x0029_>
    <Šifra_x0020_procedure1 xmlns="45adb973-3738-4051-9417-704071a43e5d">L2_PV</Šifra_x0020_procedure1>
    <Vrijedi_x0020_od xmlns="45adb973-3738-4051-9417-704071a43e5d">2015-07-16T22:00:00+00:00</Vrijedi_x0020_od>
    <Broj_x0020_Naputka xmlns="45adb973-3738-4051-9417-704071a43e5d">87</Broj_x0020_Naputka>
    <Kratica_x0020_OJ_x0020__x0028_Pripremio_x0029__x0020_-_x0020_nova xmlns="45adb973-3738-4051-9417-704071a43e5d">SOI</Kratica_x0020_OJ_x0020__x0028_Pripremio_x0029__x0020_-_x0020_nova>
    <Kratica_x0020_OJ_x0020_-_x0020_nova xmlns="45adb973-3738-4051-9417-704071a43e5d" xsi:nil="true"/>
    <Naziv_x0020_prikaza_x0020_procesa_x002f_landscape-a xmlns="45adb973-3738-4051-9417-704071a43e5d">7</Naziv_x0020_prikaza_x0020_procesa_x002f_landscape-a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B9906F-8C2D-40D5-AA51-73B6B2EC4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8.xml><?xml version="1.0" encoding="utf-8"?>
<ds:datastoreItem xmlns:ds="http://schemas.openxmlformats.org/officeDocument/2006/customXml" ds:itemID="{A3293871-CFEF-442A-8E29-6DFDF9B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Predložak%20obrasca%20word.dotx</Template>
  <TotalTime>343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</vt:lpstr>
    </vt:vector>
  </TitlesOfParts>
  <Company>APPRRR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</dc:title>
  <dc:creator>marijana.karacic</dc:creator>
  <cp:lastModifiedBy>marijana.karacic</cp:lastModifiedBy>
  <cp:revision>73</cp:revision>
  <cp:lastPrinted>2014-09-26T07:13:00Z</cp:lastPrinted>
  <dcterms:created xsi:type="dcterms:W3CDTF">2014-09-17T07:04:00Z</dcterms:created>
  <dcterms:modified xsi:type="dcterms:W3CDTF">2015-07-15T13:14:00Z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f3e164df-4f39-4048-b950-3861720c1973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f7905e06-c13b-4949-980e-40d49d6baf25,14;f7905e06-c13b-4949-980e-40d49d6baf25,16;f7905e06-c13b-4949-980e-40d49d6baf25,19;f7905e06-c13b-4949-980e-40d49d6baf25,38;f7905e06-c13b-4949-980e-40d49d6baf25,40;f7905e06-c13b-4949-980e-40d49d6baf25,42;f7905e06-c13b-4</vt:lpwstr>
  </property>
  <property fmtid="{D5CDD505-2E9C-101B-9397-08002B2CF9AE}" pid="9" name="_docset_NoMedatataSyncRequired">
    <vt:lpwstr>False</vt:lpwstr>
  </property>
</Properties>
</file>